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7DB" w:rsidRPr="00A86669" w:rsidRDefault="00C077DB" w:rsidP="00A86669">
      <w:pPr>
        <w:suppressAutoHyphens/>
        <w:ind w:left="4536"/>
        <w:jc w:val="center"/>
        <w:rPr>
          <w:sz w:val="28"/>
        </w:rPr>
      </w:pPr>
      <w:bookmarkStart w:id="0" w:name="_Toc148166151"/>
      <w:r>
        <w:rPr>
          <w:sz w:val="28"/>
        </w:rPr>
        <w:t>Приложение 2</w:t>
      </w:r>
    </w:p>
    <w:p w:rsidR="00C077DB" w:rsidRPr="00A86669" w:rsidRDefault="00C077DB" w:rsidP="00A86669">
      <w:pPr>
        <w:suppressAutoHyphens/>
        <w:ind w:left="4536"/>
        <w:jc w:val="center"/>
        <w:rPr>
          <w:sz w:val="28"/>
        </w:rPr>
      </w:pPr>
    </w:p>
    <w:p w:rsidR="00C077DB" w:rsidRPr="00A86669" w:rsidRDefault="00C077DB" w:rsidP="00A86669">
      <w:pPr>
        <w:suppressAutoHyphens/>
        <w:ind w:left="4536"/>
        <w:jc w:val="center"/>
        <w:rPr>
          <w:sz w:val="28"/>
        </w:rPr>
      </w:pPr>
      <w:r w:rsidRPr="00A86669">
        <w:rPr>
          <w:sz w:val="28"/>
        </w:rPr>
        <w:t>УТВЕРЖДЕНО</w:t>
      </w:r>
    </w:p>
    <w:p w:rsidR="00C077DB" w:rsidRPr="00A86669" w:rsidRDefault="00C077DB" w:rsidP="00A86669">
      <w:pPr>
        <w:suppressAutoHyphens/>
        <w:ind w:left="4536"/>
        <w:jc w:val="center"/>
        <w:rPr>
          <w:sz w:val="28"/>
        </w:rPr>
      </w:pPr>
      <w:r w:rsidRPr="00A86669">
        <w:rPr>
          <w:sz w:val="28"/>
        </w:rPr>
        <w:t>постановлением администрации</w:t>
      </w:r>
    </w:p>
    <w:p w:rsidR="00C077DB" w:rsidRPr="00A86669" w:rsidRDefault="00C077DB" w:rsidP="00A86669">
      <w:pPr>
        <w:suppressAutoHyphens/>
        <w:ind w:left="4536"/>
        <w:jc w:val="center"/>
        <w:rPr>
          <w:sz w:val="28"/>
        </w:rPr>
      </w:pPr>
      <w:r w:rsidRPr="00A86669">
        <w:rPr>
          <w:sz w:val="28"/>
        </w:rPr>
        <w:t>Глафировского сельского поселения</w:t>
      </w:r>
    </w:p>
    <w:p w:rsidR="00C077DB" w:rsidRPr="00A86669" w:rsidRDefault="00C077DB" w:rsidP="00A86669">
      <w:pPr>
        <w:suppressAutoHyphens/>
        <w:ind w:left="4536"/>
        <w:jc w:val="center"/>
        <w:rPr>
          <w:sz w:val="28"/>
        </w:rPr>
      </w:pPr>
      <w:r w:rsidRPr="00A86669">
        <w:rPr>
          <w:sz w:val="28"/>
        </w:rPr>
        <w:t>Щербиновского муниципального района</w:t>
      </w:r>
    </w:p>
    <w:p w:rsidR="00C077DB" w:rsidRPr="00A86669" w:rsidRDefault="00C077DB" w:rsidP="00A86669">
      <w:pPr>
        <w:suppressAutoHyphens/>
        <w:ind w:left="4536"/>
        <w:jc w:val="center"/>
        <w:rPr>
          <w:sz w:val="28"/>
        </w:rPr>
      </w:pPr>
      <w:r w:rsidRPr="00A86669">
        <w:rPr>
          <w:sz w:val="28"/>
        </w:rPr>
        <w:t>Краснодарского края</w:t>
      </w:r>
    </w:p>
    <w:p w:rsidR="00C077DB" w:rsidRDefault="00C077DB" w:rsidP="00A86669">
      <w:pPr>
        <w:suppressAutoHyphens/>
        <w:ind w:left="4536"/>
        <w:jc w:val="center"/>
        <w:rPr>
          <w:sz w:val="28"/>
        </w:rPr>
      </w:pPr>
      <w:r>
        <w:rPr>
          <w:sz w:val="28"/>
        </w:rPr>
        <w:t>от 17.06.2025 № 42</w:t>
      </w:r>
    </w:p>
    <w:p w:rsidR="00C077DB" w:rsidRDefault="00C077DB" w:rsidP="00AB5344">
      <w:pPr>
        <w:jc w:val="right"/>
        <w:rPr>
          <w:sz w:val="28"/>
        </w:rPr>
      </w:pPr>
    </w:p>
    <w:p w:rsidR="00C077DB" w:rsidRPr="003D27D9" w:rsidRDefault="00C077DB" w:rsidP="00AB5344">
      <w:pPr>
        <w:jc w:val="right"/>
        <w:rPr>
          <w:sz w:val="28"/>
        </w:rPr>
      </w:pPr>
    </w:p>
    <w:tbl>
      <w:tblPr>
        <w:tblW w:w="9922" w:type="dxa"/>
        <w:tblInd w:w="108" w:type="dxa"/>
        <w:tblLayout w:type="fixed"/>
        <w:tblLook w:val="0000"/>
      </w:tblPr>
      <w:tblGrid>
        <w:gridCol w:w="569"/>
        <w:gridCol w:w="713"/>
        <w:gridCol w:w="2404"/>
        <w:gridCol w:w="1846"/>
        <w:gridCol w:w="1699"/>
        <w:gridCol w:w="2691"/>
      </w:tblGrid>
      <w:tr w:rsidR="00C077DB" w:rsidRPr="003D27D9" w:rsidTr="0029721C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№ п/п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Год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Объект подключ</w:t>
            </w:r>
            <w:r w:rsidRPr="003D27D9">
              <w:t>е</w:t>
            </w:r>
            <w:r w:rsidRPr="003D27D9">
              <w:t>ния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Система вод</w:t>
            </w:r>
            <w:r w:rsidRPr="003D27D9">
              <w:t>о</w:t>
            </w:r>
            <w:r w:rsidRPr="003D27D9">
              <w:t>снабжения и водоотведения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Подключа</w:t>
            </w:r>
            <w:r w:rsidRPr="003D27D9">
              <w:t>е</w:t>
            </w:r>
            <w:r w:rsidRPr="003D27D9">
              <w:t>мая нагрузка,</w:t>
            </w:r>
          </w:p>
          <w:p w:rsidR="00C077DB" w:rsidRPr="003D27D9" w:rsidRDefault="00C077DB" w:rsidP="00164630">
            <w:pPr>
              <w:contextualSpacing/>
              <w:jc w:val="center"/>
            </w:pPr>
            <w:r w:rsidRPr="003D27D9">
              <w:t>м3/час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Мероприятие</w:t>
            </w:r>
          </w:p>
        </w:tc>
      </w:tr>
      <w:tr w:rsidR="00C077DB" w:rsidRPr="003D27D9" w:rsidTr="0029721C">
        <w:trPr>
          <w:trHeight w:val="20"/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7DB" w:rsidRPr="003D27D9" w:rsidRDefault="00C077DB" w:rsidP="00164630">
            <w:pPr>
              <w:contextualSpacing/>
              <w:jc w:val="center"/>
            </w:pPr>
            <w:r w:rsidRPr="003D27D9">
              <w:t>6</w:t>
            </w:r>
          </w:p>
        </w:tc>
      </w:tr>
      <w:tr w:rsidR="00C077DB" w:rsidRPr="003D27D9" w:rsidTr="00164630">
        <w:trPr>
          <w:trHeight w:val="20"/>
        </w:trPr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077DB" w:rsidRPr="003D27D9" w:rsidRDefault="00C077DB" w:rsidP="00B10D21">
            <w:pPr>
              <w:contextualSpacing/>
              <w:jc w:val="center"/>
            </w:pPr>
            <w:r w:rsidRPr="003D27D9">
              <w:t>20</w:t>
            </w:r>
            <w:r>
              <w:t>27</w:t>
            </w:r>
            <w:r w:rsidRPr="003D27D9">
              <w:t>-20</w:t>
            </w:r>
            <w:r>
              <w:t>29</w:t>
            </w:r>
            <w:r w:rsidRPr="003D27D9">
              <w:t xml:space="preserve"> годы</w:t>
            </w:r>
          </w:p>
        </w:tc>
      </w:tr>
      <w:tr w:rsidR="00C077DB" w:rsidRPr="003D27D9" w:rsidTr="0029721C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077DB" w:rsidRPr="003D27D9" w:rsidRDefault="00C077DB" w:rsidP="00164630">
            <w:pPr>
              <w:contextualSpacing/>
              <w:jc w:val="center"/>
            </w:pPr>
            <w: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7DB" w:rsidRPr="003D27D9" w:rsidRDefault="00C077DB" w:rsidP="00C37322">
            <w:pPr>
              <w:contextualSpacing/>
            </w:pPr>
            <w:r>
              <w:t>2027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7DB" w:rsidRPr="003D27D9" w:rsidRDefault="00C077DB" w:rsidP="008D08E4">
            <w:pPr>
              <w:contextualSpacing/>
            </w:pPr>
            <w:r>
              <w:t>Земельный участок для индивидуальн</w:t>
            </w:r>
            <w:r>
              <w:t>о</w:t>
            </w:r>
            <w:r>
              <w:t>го жилищного (пр</w:t>
            </w:r>
            <w:r>
              <w:t>е</w:t>
            </w:r>
            <w:r>
              <w:t>доставлен многоде</w:t>
            </w:r>
            <w:r>
              <w:t>т</w:t>
            </w:r>
            <w:r>
              <w:t>ной семье), кадас</w:t>
            </w:r>
            <w:r>
              <w:t>т</w:t>
            </w:r>
            <w:r>
              <w:t>ровый номер 23:36:0202001:1021, расположен: с.Глафировка. ул.Красносадовая. 2/5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7DB" w:rsidRPr="003D27D9" w:rsidRDefault="00C077DB" w:rsidP="009C4541">
            <w:pPr>
              <w:contextualSpacing/>
              <w:jc w:val="center"/>
            </w:pPr>
            <w:r w:rsidRPr="003D27D9">
              <w:t>водоснабжение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7DB" w:rsidRPr="003D27D9" w:rsidRDefault="00C077DB" w:rsidP="009C4541">
            <w:pPr>
              <w:contextualSpacing/>
              <w:jc w:val="center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077DB" w:rsidRPr="003D27D9" w:rsidRDefault="00C077DB" w:rsidP="009C4541">
            <w:r>
              <w:t>Подключение объекта</w:t>
            </w:r>
          </w:p>
        </w:tc>
      </w:tr>
    </w:tbl>
    <w:p w:rsidR="00C077DB" w:rsidRDefault="00C077DB" w:rsidP="00AB5344">
      <w:pPr>
        <w:rPr>
          <w:sz w:val="28"/>
          <w:szCs w:val="28"/>
        </w:rPr>
      </w:pPr>
    </w:p>
    <w:bookmarkEnd w:id="0"/>
    <w:p w:rsidR="00C077DB" w:rsidRDefault="00C077DB" w:rsidP="00AB5344">
      <w:pPr>
        <w:rPr>
          <w:sz w:val="28"/>
          <w:szCs w:val="28"/>
        </w:rPr>
      </w:pPr>
    </w:p>
    <w:p w:rsidR="00C077DB" w:rsidRDefault="00C077DB" w:rsidP="00AB5344">
      <w:pPr>
        <w:rPr>
          <w:sz w:val="28"/>
          <w:szCs w:val="28"/>
        </w:rPr>
      </w:pPr>
    </w:p>
    <w:p w:rsidR="00C077DB" w:rsidRDefault="00C077DB" w:rsidP="004C717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C077DB" w:rsidRDefault="00C077DB" w:rsidP="004C71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Глафировского сельского поселения </w:t>
      </w:r>
    </w:p>
    <w:p w:rsidR="00C077DB" w:rsidRDefault="00C077DB" w:rsidP="004C7173">
      <w:pPr>
        <w:pStyle w:val="PlainText"/>
        <w:tabs>
          <w:tab w:val="left" w:pos="9540"/>
        </w:tabs>
        <w:suppressAutoHyphens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C077DB" w:rsidRPr="003D27D9" w:rsidRDefault="00C077DB" w:rsidP="003171B1">
      <w:pPr>
        <w:pStyle w:val="PlainText"/>
        <w:tabs>
          <w:tab w:val="left" w:pos="9540"/>
        </w:tabs>
        <w:suppressAutoHyphens/>
        <w:ind w:right="-1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М.Ю. Лукашенко</w:t>
      </w:r>
    </w:p>
    <w:sectPr w:rsidR="00C077DB" w:rsidRPr="003D27D9" w:rsidSect="00CF5F5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7DB" w:rsidRDefault="00C077DB">
      <w:r>
        <w:separator/>
      </w:r>
    </w:p>
  </w:endnote>
  <w:endnote w:type="continuationSeparator" w:id="0">
    <w:p w:rsidR="00C077DB" w:rsidRDefault="00C07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7DB" w:rsidRDefault="00C077DB">
      <w:r>
        <w:separator/>
      </w:r>
    </w:p>
  </w:footnote>
  <w:footnote w:type="continuationSeparator" w:id="0">
    <w:p w:rsidR="00C077DB" w:rsidRDefault="00C077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6A2A42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7BDE60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FFFFFF82"/>
    <w:multiLevelType w:val="singleLevel"/>
    <w:tmpl w:val="3B20B6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198A38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07209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FFFFFF89"/>
    <w:multiLevelType w:val="singleLevel"/>
    <w:tmpl w:val="5082D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Times New Roman" w:hAnsi="Times New Roman" w:cs="Times New Roman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88"/>
        </w:tabs>
        <w:ind w:left="888" w:hanging="425"/>
      </w:pPr>
      <w:rPr>
        <w:rFonts w:ascii="Times New Roman" w:hAnsi="Times New Roman"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30"/>
        </w:tabs>
        <w:ind w:left="1030" w:hanging="56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3">
      <w:start w:val="1"/>
      <w:numFmt w:val="upperRoman"/>
      <w:lvlText w:val="%4."/>
      <w:lvlJc w:val="left"/>
      <w:pPr>
        <w:tabs>
          <w:tab w:val="num" w:pos="888"/>
        </w:tabs>
        <w:ind w:left="888" w:hanging="425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4">
      <w:start w:val="1"/>
      <w:numFmt w:val="none"/>
      <w:lvlText w:val=""/>
      <w:lvlJc w:val="left"/>
      <w:pPr>
        <w:tabs>
          <w:tab w:val="num" w:pos="605"/>
        </w:tabs>
        <w:ind w:left="605" w:hanging="284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lvlText w:val="%6)"/>
      <w:lvlJc w:val="left"/>
      <w:pPr>
        <w:tabs>
          <w:tab w:val="num" w:pos="605"/>
        </w:tabs>
        <w:ind w:left="605" w:hanging="284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605"/>
        </w:tabs>
        <w:ind w:left="605" w:hanging="284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605"/>
        </w:tabs>
        <w:ind w:left="605" w:hanging="142"/>
      </w:pPr>
      <w:rPr>
        <w:rFonts w:ascii="Times New Roman" w:hAnsi="Times New Roman"/>
        <w:b w:val="0"/>
        <w:i w:val="0"/>
        <w:sz w:val="24"/>
      </w:rPr>
    </w:lvl>
    <w:lvl w:ilvl="8">
      <w:start w:val="1"/>
      <w:numFmt w:val="bullet"/>
      <w:lvlText w:val="–"/>
      <w:lvlJc w:val="left"/>
      <w:pPr>
        <w:tabs>
          <w:tab w:val="num" w:pos="888"/>
        </w:tabs>
        <w:ind w:left="888" w:hanging="283"/>
      </w:pPr>
      <w:rPr>
        <w:rFonts w:ascii="Times New Roman" w:hAnsi="Times New Roman"/>
        <w:b w:val="0"/>
        <w:i w:val="0"/>
        <w:sz w:val="24"/>
      </w:rPr>
    </w:lvl>
  </w:abstractNum>
  <w:abstractNum w:abstractNumId="7">
    <w:nsid w:val="01635F7F"/>
    <w:multiLevelType w:val="multilevel"/>
    <w:tmpl w:val="F1F039DE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pStyle w:val="1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pStyle w:val="2"/>
      <w:lvlText w:val="%1.%2.%3.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0F990FD3"/>
    <w:multiLevelType w:val="multilevel"/>
    <w:tmpl w:val="88DC087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ListNumber2"/>
      <w:isLgl/>
      <w:lvlText w:val="%1.%2."/>
      <w:lvlJc w:val="left"/>
      <w:pPr>
        <w:tabs>
          <w:tab w:val="num" w:pos="624"/>
        </w:tabs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pStyle w:val="ListNumber3"/>
      <w:isLgl/>
      <w:lvlText w:val="%2.%1.%3."/>
      <w:lvlJc w:val="left"/>
      <w:pPr>
        <w:tabs>
          <w:tab w:val="num" w:pos="624"/>
        </w:tabs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lowerRoman"/>
      <w:lvlText w:val="(%4)."/>
      <w:lvlJc w:val="left"/>
      <w:pPr>
        <w:tabs>
          <w:tab w:val="num" w:pos="851"/>
        </w:tabs>
        <w:ind w:left="851" w:hanging="709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593"/>
        </w:tabs>
        <w:ind w:left="1593" w:hanging="2160"/>
      </w:pPr>
      <w:rPr>
        <w:rFonts w:cs="Times New Roman" w:hint="default"/>
      </w:rPr>
    </w:lvl>
  </w:abstractNum>
  <w:abstractNum w:abstractNumId="9">
    <w:nsid w:val="17183657"/>
    <w:multiLevelType w:val="hybridMultilevel"/>
    <w:tmpl w:val="0F64F59E"/>
    <w:lvl w:ilvl="0" w:tplc="559A742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1C3F6056"/>
    <w:multiLevelType w:val="multilevel"/>
    <w:tmpl w:val="0D2EE1B6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cs="Times New Roman" w:hint="default"/>
      </w:rPr>
    </w:lvl>
  </w:abstractNum>
  <w:abstractNum w:abstractNumId="11">
    <w:nsid w:val="20F057EF"/>
    <w:multiLevelType w:val="hybridMultilevel"/>
    <w:tmpl w:val="9054868A"/>
    <w:lvl w:ilvl="0" w:tplc="A80AFDF4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Times New Roman" w:hAnsi="Times New Roman" w:hint="default"/>
        <w:b w:val="0"/>
        <w:i w:val="0"/>
        <w:sz w:val="24"/>
      </w:rPr>
    </w:lvl>
    <w:lvl w:ilvl="1" w:tplc="28CC9020">
      <w:start w:val="1"/>
      <w:numFmt w:val="bullet"/>
      <w:pStyle w:val="1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b w:val="0"/>
        <w:i w:val="0"/>
        <w:sz w:val="24"/>
      </w:rPr>
    </w:lvl>
    <w:lvl w:ilvl="2" w:tplc="81E4AA38">
      <w:start w:val="1"/>
      <w:numFmt w:val="bullet"/>
      <w:lvlText w:val="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b w:val="0"/>
        <w:i w:val="0"/>
        <w:sz w:val="24"/>
      </w:rPr>
    </w:lvl>
    <w:lvl w:ilvl="3" w:tplc="BF746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4017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E4C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C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862D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1661E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8574B9"/>
    <w:multiLevelType w:val="hybridMultilevel"/>
    <w:tmpl w:val="80303FD8"/>
    <w:lvl w:ilvl="0" w:tplc="DBD2A764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Times New Roman" w:hAnsi="Times New Roman" w:hint="default"/>
        <w:b w:val="0"/>
        <w:i w:val="0"/>
        <w:sz w:val="24"/>
      </w:rPr>
    </w:lvl>
    <w:lvl w:ilvl="1" w:tplc="24A400B8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b w:val="0"/>
        <w:i w:val="0"/>
        <w:sz w:val="24"/>
      </w:rPr>
    </w:lvl>
    <w:lvl w:ilvl="2" w:tplc="F91075E6">
      <w:start w:val="1"/>
      <w:numFmt w:val="bullet"/>
      <w:pStyle w:val="20"/>
      <w:lvlText w:val="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b w:val="0"/>
        <w:i w:val="0"/>
        <w:sz w:val="24"/>
      </w:rPr>
    </w:lvl>
    <w:lvl w:ilvl="3" w:tplc="7676E6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787B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9E33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08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FC70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F12C15"/>
    <w:multiLevelType w:val="hybridMultilevel"/>
    <w:tmpl w:val="1CDA4F6E"/>
    <w:lvl w:ilvl="0" w:tplc="C1D00312">
      <w:start w:val="1"/>
      <w:numFmt w:val="decimal"/>
      <w:lvlText w:val="%1."/>
      <w:lvlJc w:val="left"/>
      <w:pPr>
        <w:ind w:left="9571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09D768A"/>
    <w:multiLevelType w:val="multilevel"/>
    <w:tmpl w:val="CD9C90B4"/>
    <w:lvl w:ilvl="0">
      <w:start w:val="18"/>
      <w:numFmt w:val="none"/>
      <w:pStyle w:val="a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11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pStyle w:val="ListBullet"/>
      <w:lvlText w:val="•"/>
      <w:lvlJc w:val="left"/>
      <w:pPr>
        <w:tabs>
          <w:tab w:val="num" w:pos="709"/>
        </w:tabs>
        <w:ind w:left="709" w:hanging="28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bullet"/>
      <w:pStyle w:val="ListBullet2"/>
      <w:lvlText w:val="-"/>
      <w:lvlJc w:val="left"/>
      <w:pPr>
        <w:tabs>
          <w:tab w:val="num" w:pos="992"/>
        </w:tabs>
        <w:ind w:left="992" w:hanging="283"/>
      </w:pPr>
      <w:rPr>
        <w:rFonts w:ascii="Times New Roman" w:hAnsi="Times New Roman" w:hint="default"/>
      </w:rPr>
    </w:lvl>
    <w:lvl w:ilvl="5">
      <w:start w:val="1"/>
      <w:numFmt w:val="bullet"/>
      <w:pStyle w:val="ListBullet3"/>
      <w:lvlText w:val=""/>
      <w:lvlJc w:val="left"/>
      <w:pPr>
        <w:tabs>
          <w:tab w:val="num" w:pos="709"/>
        </w:tabs>
        <w:ind w:left="851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63"/>
        </w:tabs>
        <w:ind w:left="425" w:hanging="36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>
    <w:nsid w:val="422E2BA0"/>
    <w:multiLevelType w:val="hybridMultilevel"/>
    <w:tmpl w:val="ACAA656A"/>
    <w:lvl w:ilvl="0" w:tplc="C67C25BA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F4345C"/>
    <w:multiLevelType w:val="hybridMultilevel"/>
    <w:tmpl w:val="1012C2A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4052DB4"/>
    <w:multiLevelType w:val="multilevel"/>
    <w:tmpl w:val="4E0A6E10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283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"/>
      <w:isLgl/>
      <w:lvlText w:val="%1.%2."/>
      <w:lvlJc w:val="left"/>
      <w:pPr>
        <w:tabs>
          <w:tab w:val="num" w:pos="-4819"/>
        </w:tabs>
        <w:ind w:left="-4819" w:hanging="425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pStyle w:val="Heading3"/>
      <w:isLgl/>
      <w:lvlText w:val="%1.%2.%3."/>
      <w:lvlJc w:val="left"/>
      <w:pPr>
        <w:tabs>
          <w:tab w:val="num" w:pos="-4535"/>
        </w:tabs>
        <w:ind w:left="-45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upperRoman"/>
      <w:pStyle w:val="Heading4"/>
      <w:lvlText w:val="%4."/>
      <w:lvlJc w:val="left"/>
      <w:pPr>
        <w:tabs>
          <w:tab w:val="num" w:pos="-4677"/>
        </w:tabs>
        <w:ind w:left="-4677" w:hanging="4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pStyle w:val="BodyText2"/>
      <w:lvlText w:val=""/>
      <w:lvlJc w:val="left"/>
      <w:pPr>
        <w:tabs>
          <w:tab w:val="num" w:pos="-4960"/>
        </w:tabs>
        <w:ind w:left="-4960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russianLower"/>
      <w:pStyle w:val="Heading5"/>
      <w:lvlText w:val="%6)"/>
      <w:lvlJc w:val="left"/>
      <w:pPr>
        <w:tabs>
          <w:tab w:val="num" w:pos="-4960"/>
        </w:tabs>
        <w:ind w:left="-4960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Restart w:val="0"/>
      <w:pStyle w:val="BodyText3"/>
      <w:lvlText w:val=""/>
      <w:lvlJc w:val="left"/>
      <w:pPr>
        <w:tabs>
          <w:tab w:val="num" w:pos="-4960"/>
        </w:tabs>
        <w:ind w:left="-4960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bullet"/>
      <w:lvlRestart w:val="0"/>
      <w:lvlText w:val="•"/>
      <w:lvlJc w:val="left"/>
      <w:pPr>
        <w:tabs>
          <w:tab w:val="num" w:pos="-4960"/>
        </w:tabs>
        <w:ind w:left="-4960" w:hanging="142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bullet"/>
      <w:lvlText w:val="–"/>
      <w:lvlJc w:val="left"/>
      <w:pPr>
        <w:tabs>
          <w:tab w:val="num" w:pos="-4677"/>
        </w:tabs>
        <w:ind w:left="-4677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8">
    <w:nsid w:val="4BDC0D6C"/>
    <w:multiLevelType w:val="multilevel"/>
    <w:tmpl w:val="A148CEA2"/>
    <w:name w:val="WW8Num3"/>
    <w:lvl w:ilvl="0">
      <w:start w:val="1"/>
      <w:numFmt w:val="none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decimal"/>
      <w:lvlText w:val="%2."/>
      <w:lvlJc w:val="right"/>
      <w:pPr>
        <w:tabs>
          <w:tab w:val="num" w:pos="142"/>
        </w:tabs>
        <w:ind w:left="142" w:hanging="142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russianLower"/>
      <w:lvlText w:val="%3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3">
      <w:start w:val="1"/>
      <w:numFmt w:val="decimal"/>
      <w:lvlText w:val="%4)"/>
      <w:lvlJc w:val="right"/>
      <w:pPr>
        <w:tabs>
          <w:tab w:val="num" w:pos="425"/>
        </w:tabs>
        <w:ind w:left="425" w:hanging="141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4">
      <w:start w:val="1"/>
      <w:numFmt w:val="bullet"/>
      <w:lvlText w:val="•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>
    <w:nsid w:val="6A940FC3"/>
    <w:multiLevelType w:val="hybridMultilevel"/>
    <w:tmpl w:val="F3B899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6A90FA6"/>
    <w:multiLevelType w:val="hybridMultilevel"/>
    <w:tmpl w:val="E680487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 w:numId="11">
    <w:abstractNumId w:val="3"/>
  </w:num>
  <w:num w:numId="12">
    <w:abstractNumId w:val="2"/>
  </w:num>
  <w:num w:numId="13">
    <w:abstractNumId w:val="7"/>
  </w:num>
  <w:num w:numId="14">
    <w:abstractNumId w:val="17"/>
  </w:num>
  <w:num w:numId="15">
    <w:abstractNumId w:val="8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12"/>
  </w:num>
  <w:num w:numId="21">
    <w:abstractNumId w:val="9"/>
  </w:num>
  <w:num w:numId="22">
    <w:abstractNumId w:val="18"/>
    <w:lvlOverride w:ilvl="0">
      <w:startOverride w:val="1"/>
    </w:lvlOverride>
    <w:lvlOverride w:ilvl="1">
      <w:startOverride w:val="2"/>
    </w:lvlOverride>
  </w:num>
  <w:num w:numId="23">
    <w:abstractNumId w:val="10"/>
  </w:num>
  <w:num w:numId="24">
    <w:abstractNumId w:val="16"/>
  </w:num>
  <w:num w:numId="25">
    <w:abstractNumId w:val="19"/>
  </w:num>
  <w:num w:numId="26">
    <w:abstractNumId w:val="20"/>
  </w:num>
  <w:num w:numId="27">
    <w:abstractNumId w:val="18"/>
    <w:lvlOverride w:ilvl="0">
      <w:startOverride w:val="1"/>
    </w:lvlOverride>
    <w:lvlOverride w:ilvl="1">
      <w:startOverride w:val="6"/>
    </w:lvlOverride>
  </w:num>
  <w:num w:numId="28">
    <w:abstractNumId w:val="5"/>
  </w:num>
  <w:num w:numId="29">
    <w:abstractNumId w:val="15"/>
  </w:num>
  <w:num w:numId="30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drawingGridHorizontalSpacing w:val="120"/>
  <w:drawingGridVerticalSpacing w:val="3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839"/>
    <w:rsid w:val="00000454"/>
    <w:rsid w:val="0000048B"/>
    <w:rsid w:val="000004B6"/>
    <w:rsid w:val="00000C2C"/>
    <w:rsid w:val="00000D3D"/>
    <w:rsid w:val="00001301"/>
    <w:rsid w:val="00001340"/>
    <w:rsid w:val="00001D74"/>
    <w:rsid w:val="00002210"/>
    <w:rsid w:val="000022D7"/>
    <w:rsid w:val="00002484"/>
    <w:rsid w:val="000027DB"/>
    <w:rsid w:val="000030F5"/>
    <w:rsid w:val="000045EC"/>
    <w:rsid w:val="00004ACF"/>
    <w:rsid w:val="00004D41"/>
    <w:rsid w:val="00005383"/>
    <w:rsid w:val="00005B0E"/>
    <w:rsid w:val="00005B68"/>
    <w:rsid w:val="00007E10"/>
    <w:rsid w:val="000100EB"/>
    <w:rsid w:val="00010D1E"/>
    <w:rsid w:val="00011103"/>
    <w:rsid w:val="00011315"/>
    <w:rsid w:val="000116EC"/>
    <w:rsid w:val="00011C11"/>
    <w:rsid w:val="00011DE2"/>
    <w:rsid w:val="00012372"/>
    <w:rsid w:val="00012623"/>
    <w:rsid w:val="00012FAB"/>
    <w:rsid w:val="00013341"/>
    <w:rsid w:val="000152A8"/>
    <w:rsid w:val="00015A7C"/>
    <w:rsid w:val="000162A3"/>
    <w:rsid w:val="000164C7"/>
    <w:rsid w:val="00016F30"/>
    <w:rsid w:val="00016FB0"/>
    <w:rsid w:val="0001704C"/>
    <w:rsid w:val="00017893"/>
    <w:rsid w:val="00017EB9"/>
    <w:rsid w:val="00021331"/>
    <w:rsid w:val="00021A0F"/>
    <w:rsid w:val="0002351F"/>
    <w:rsid w:val="00025746"/>
    <w:rsid w:val="00027D0A"/>
    <w:rsid w:val="00027E00"/>
    <w:rsid w:val="0003050B"/>
    <w:rsid w:val="00030808"/>
    <w:rsid w:val="00030BC7"/>
    <w:rsid w:val="000324AF"/>
    <w:rsid w:val="00032DB9"/>
    <w:rsid w:val="0003426A"/>
    <w:rsid w:val="00034952"/>
    <w:rsid w:val="0003521C"/>
    <w:rsid w:val="000357D5"/>
    <w:rsid w:val="00035A70"/>
    <w:rsid w:val="00036AA8"/>
    <w:rsid w:val="000377C2"/>
    <w:rsid w:val="000379CA"/>
    <w:rsid w:val="00037D76"/>
    <w:rsid w:val="00040CC1"/>
    <w:rsid w:val="00042299"/>
    <w:rsid w:val="00042EBD"/>
    <w:rsid w:val="0004370C"/>
    <w:rsid w:val="00043820"/>
    <w:rsid w:val="0004407E"/>
    <w:rsid w:val="000440E5"/>
    <w:rsid w:val="00044D6F"/>
    <w:rsid w:val="00045015"/>
    <w:rsid w:val="000478D4"/>
    <w:rsid w:val="000517CE"/>
    <w:rsid w:val="000523F4"/>
    <w:rsid w:val="000524F4"/>
    <w:rsid w:val="0005268B"/>
    <w:rsid w:val="00052971"/>
    <w:rsid w:val="0005332C"/>
    <w:rsid w:val="00054559"/>
    <w:rsid w:val="000548FF"/>
    <w:rsid w:val="000549E2"/>
    <w:rsid w:val="00054A28"/>
    <w:rsid w:val="00054E34"/>
    <w:rsid w:val="00056E4D"/>
    <w:rsid w:val="00057310"/>
    <w:rsid w:val="00060D0A"/>
    <w:rsid w:val="00065307"/>
    <w:rsid w:val="000667F0"/>
    <w:rsid w:val="00066E4D"/>
    <w:rsid w:val="000671AF"/>
    <w:rsid w:val="000672A9"/>
    <w:rsid w:val="00067D81"/>
    <w:rsid w:val="000724CB"/>
    <w:rsid w:val="000735AB"/>
    <w:rsid w:val="000735BE"/>
    <w:rsid w:val="000742DE"/>
    <w:rsid w:val="000742FB"/>
    <w:rsid w:val="00074D19"/>
    <w:rsid w:val="000750B5"/>
    <w:rsid w:val="00080907"/>
    <w:rsid w:val="00080B1A"/>
    <w:rsid w:val="00080BFF"/>
    <w:rsid w:val="00081144"/>
    <w:rsid w:val="00081735"/>
    <w:rsid w:val="000821E7"/>
    <w:rsid w:val="00082B4D"/>
    <w:rsid w:val="0008472D"/>
    <w:rsid w:val="0008473E"/>
    <w:rsid w:val="000850B0"/>
    <w:rsid w:val="00085AFC"/>
    <w:rsid w:val="0008610B"/>
    <w:rsid w:val="00087BA3"/>
    <w:rsid w:val="00087D38"/>
    <w:rsid w:val="00090299"/>
    <w:rsid w:val="00091120"/>
    <w:rsid w:val="0009169B"/>
    <w:rsid w:val="00093764"/>
    <w:rsid w:val="0009381D"/>
    <w:rsid w:val="0009729B"/>
    <w:rsid w:val="00097C75"/>
    <w:rsid w:val="000A039D"/>
    <w:rsid w:val="000A0647"/>
    <w:rsid w:val="000A097E"/>
    <w:rsid w:val="000A1FE5"/>
    <w:rsid w:val="000A21DB"/>
    <w:rsid w:val="000A22B0"/>
    <w:rsid w:val="000A2E51"/>
    <w:rsid w:val="000A2EA8"/>
    <w:rsid w:val="000A497D"/>
    <w:rsid w:val="000A5FC0"/>
    <w:rsid w:val="000B099E"/>
    <w:rsid w:val="000B1F9E"/>
    <w:rsid w:val="000B3ADB"/>
    <w:rsid w:val="000B3AF5"/>
    <w:rsid w:val="000B3AFA"/>
    <w:rsid w:val="000B3E4C"/>
    <w:rsid w:val="000B696D"/>
    <w:rsid w:val="000B6EB5"/>
    <w:rsid w:val="000B76F7"/>
    <w:rsid w:val="000B7FD3"/>
    <w:rsid w:val="000C103F"/>
    <w:rsid w:val="000C1FAE"/>
    <w:rsid w:val="000C405F"/>
    <w:rsid w:val="000C456D"/>
    <w:rsid w:val="000C5EBF"/>
    <w:rsid w:val="000C6B40"/>
    <w:rsid w:val="000C72B7"/>
    <w:rsid w:val="000C737F"/>
    <w:rsid w:val="000C7A05"/>
    <w:rsid w:val="000D00CA"/>
    <w:rsid w:val="000D152D"/>
    <w:rsid w:val="000D163D"/>
    <w:rsid w:val="000D207C"/>
    <w:rsid w:val="000D2E9E"/>
    <w:rsid w:val="000D589A"/>
    <w:rsid w:val="000D7378"/>
    <w:rsid w:val="000D74D9"/>
    <w:rsid w:val="000D7D14"/>
    <w:rsid w:val="000D7DAE"/>
    <w:rsid w:val="000D7E7C"/>
    <w:rsid w:val="000E015F"/>
    <w:rsid w:val="000E0273"/>
    <w:rsid w:val="000E0288"/>
    <w:rsid w:val="000E144B"/>
    <w:rsid w:val="000E2229"/>
    <w:rsid w:val="000E2394"/>
    <w:rsid w:val="000E2631"/>
    <w:rsid w:val="000E3316"/>
    <w:rsid w:val="000E48A0"/>
    <w:rsid w:val="000E4FAC"/>
    <w:rsid w:val="000E6CDA"/>
    <w:rsid w:val="000E6DB8"/>
    <w:rsid w:val="000E6F2F"/>
    <w:rsid w:val="000E7BF6"/>
    <w:rsid w:val="000F0AF1"/>
    <w:rsid w:val="000F114B"/>
    <w:rsid w:val="000F2748"/>
    <w:rsid w:val="000F30E5"/>
    <w:rsid w:val="000F3CB3"/>
    <w:rsid w:val="000F3F81"/>
    <w:rsid w:val="000F51B6"/>
    <w:rsid w:val="000F5E01"/>
    <w:rsid w:val="000F724D"/>
    <w:rsid w:val="000F7D4D"/>
    <w:rsid w:val="00100A9E"/>
    <w:rsid w:val="0010129F"/>
    <w:rsid w:val="00103221"/>
    <w:rsid w:val="0010420D"/>
    <w:rsid w:val="001042B8"/>
    <w:rsid w:val="00105839"/>
    <w:rsid w:val="0010600B"/>
    <w:rsid w:val="00106929"/>
    <w:rsid w:val="00106D8F"/>
    <w:rsid w:val="001071B2"/>
    <w:rsid w:val="001075EA"/>
    <w:rsid w:val="001111A3"/>
    <w:rsid w:val="00111FA6"/>
    <w:rsid w:val="00112E91"/>
    <w:rsid w:val="00116307"/>
    <w:rsid w:val="001169CF"/>
    <w:rsid w:val="00116AAC"/>
    <w:rsid w:val="00117A45"/>
    <w:rsid w:val="001211B3"/>
    <w:rsid w:val="001219FD"/>
    <w:rsid w:val="00122858"/>
    <w:rsid w:val="00122FE0"/>
    <w:rsid w:val="0012429E"/>
    <w:rsid w:val="001263A7"/>
    <w:rsid w:val="001279B8"/>
    <w:rsid w:val="00127AF7"/>
    <w:rsid w:val="0013010C"/>
    <w:rsid w:val="001308D8"/>
    <w:rsid w:val="00130A0C"/>
    <w:rsid w:val="00132018"/>
    <w:rsid w:val="00132243"/>
    <w:rsid w:val="0013249A"/>
    <w:rsid w:val="001325FA"/>
    <w:rsid w:val="00132722"/>
    <w:rsid w:val="00132C56"/>
    <w:rsid w:val="00132F95"/>
    <w:rsid w:val="00133A36"/>
    <w:rsid w:val="00133A89"/>
    <w:rsid w:val="001346A3"/>
    <w:rsid w:val="00136E78"/>
    <w:rsid w:val="001372B0"/>
    <w:rsid w:val="00137751"/>
    <w:rsid w:val="00137A62"/>
    <w:rsid w:val="001406EE"/>
    <w:rsid w:val="001407B8"/>
    <w:rsid w:val="00141A2B"/>
    <w:rsid w:val="00141CBE"/>
    <w:rsid w:val="001428ED"/>
    <w:rsid w:val="00143822"/>
    <w:rsid w:val="00143A7E"/>
    <w:rsid w:val="00145717"/>
    <w:rsid w:val="00145F26"/>
    <w:rsid w:val="0014636E"/>
    <w:rsid w:val="00146FF5"/>
    <w:rsid w:val="001473AE"/>
    <w:rsid w:val="00147956"/>
    <w:rsid w:val="001502DA"/>
    <w:rsid w:val="00150D4B"/>
    <w:rsid w:val="0015137B"/>
    <w:rsid w:val="00151770"/>
    <w:rsid w:val="00151A77"/>
    <w:rsid w:val="001559E0"/>
    <w:rsid w:val="001560F2"/>
    <w:rsid w:val="001561F5"/>
    <w:rsid w:val="00156F2E"/>
    <w:rsid w:val="0016202E"/>
    <w:rsid w:val="00162990"/>
    <w:rsid w:val="0016339D"/>
    <w:rsid w:val="00163F60"/>
    <w:rsid w:val="00164630"/>
    <w:rsid w:val="001647B3"/>
    <w:rsid w:val="00164A79"/>
    <w:rsid w:val="00164F69"/>
    <w:rsid w:val="00165850"/>
    <w:rsid w:val="00165E31"/>
    <w:rsid w:val="0016609B"/>
    <w:rsid w:val="00166242"/>
    <w:rsid w:val="00167165"/>
    <w:rsid w:val="001703AF"/>
    <w:rsid w:val="001711B3"/>
    <w:rsid w:val="00171B99"/>
    <w:rsid w:val="00171FB6"/>
    <w:rsid w:val="001726D1"/>
    <w:rsid w:val="00173222"/>
    <w:rsid w:val="00174F93"/>
    <w:rsid w:val="00175955"/>
    <w:rsid w:val="00176070"/>
    <w:rsid w:val="001763EA"/>
    <w:rsid w:val="001767C0"/>
    <w:rsid w:val="00176900"/>
    <w:rsid w:val="0017720E"/>
    <w:rsid w:val="00177DEC"/>
    <w:rsid w:val="00177FA3"/>
    <w:rsid w:val="0018028F"/>
    <w:rsid w:val="00181252"/>
    <w:rsid w:val="00181387"/>
    <w:rsid w:val="00181DE7"/>
    <w:rsid w:val="00183399"/>
    <w:rsid w:val="00184178"/>
    <w:rsid w:val="00184F01"/>
    <w:rsid w:val="00185367"/>
    <w:rsid w:val="001862D0"/>
    <w:rsid w:val="00186402"/>
    <w:rsid w:val="00186791"/>
    <w:rsid w:val="00190301"/>
    <w:rsid w:val="0019092E"/>
    <w:rsid w:val="00190E4E"/>
    <w:rsid w:val="00191193"/>
    <w:rsid w:val="0019146B"/>
    <w:rsid w:val="00191E08"/>
    <w:rsid w:val="00192735"/>
    <w:rsid w:val="00192F97"/>
    <w:rsid w:val="001930DD"/>
    <w:rsid w:val="00193910"/>
    <w:rsid w:val="00194478"/>
    <w:rsid w:val="00195B60"/>
    <w:rsid w:val="001960F3"/>
    <w:rsid w:val="0019631A"/>
    <w:rsid w:val="00196AD6"/>
    <w:rsid w:val="001970A5"/>
    <w:rsid w:val="0019792D"/>
    <w:rsid w:val="00197CFA"/>
    <w:rsid w:val="00197FA6"/>
    <w:rsid w:val="001A12B4"/>
    <w:rsid w:val="001A15DE"/>
    <w:rsid w:val="001A1F64"/>
    <w:rsid w:val="001A209E"/>
    <w:rsid w:val="001A24AB"/>
    <w:rsid w:val="001A3BB0"/>
    <w:rsid w:val="001A3C45"/>
    <w:rsid w:val="001A3EED"/>
    <w:rsid w:val="001A41E3"/>
    <w:rsid w:val="001A454B"/>
    <w:rsid w:val="001A4CE2"/>
    <w:rsid w:val="001A4D2E"/>
    <w:rsid w:val="001A4EEF"/>
    <w:rsid w:val="001A5062"/>
    <w:rsid w:val="001A52E2"/>
    <w:rsid w:val="001A575E"/>
    <w:rsid w:val="001A5931"/>
    <w:rsid w:val="001A62D0"/>
    <w:rsid w:val="001A7CF4"/>
    <w:rsid w:val="001B0E7B"/>
    <w:rsid w:val="001B121E"/>
    <w:rsid w:val="001B2172"/>
    <w:rsid w:val="001B2EF7"/>
    <w:rsid w:val="001B4989"/>
    <w:rsid w:val="001B5505"/>
    <w:rsid w:val="001B6070"/>
    <w:rsid w:val="001B7899"/>
    <w:rsid w:val="001C0023"/>
    <w:rsid w:val="001C0699"/>
    <w:rsid w:val="001C0B28"/>
    <w:rsid w:val="001C0BCB"/>
    <w:rsid w:val="001C0FE2"/>
    <w:rsid w:val="001C1C3A"/>
    <w:rsid w:val="001C20FE"/>
    <w:rsid w:val="001C3B39"/>
    <w:rsid w:val="001C437F"/>
    <w:rsid w:val="001C43C9"/>
    <w:rsid w:val="001C6F09"/>
    <w:rsid w:val="001C7720"/>
    <w:rsid w:val="001C7784"/>
    <w:rsid w:val="001D1305"/>
    <w:rsid w:val="001D4959"/>
    <w:rsid w:val="001D5D18"/>
    <w:rsid w:val="001E1579"/>
    <w:rsid w:val="001E1FB0"/>
    <w:rsid w:val="001E27DB"/>
    <w:rsid w:val="001E37B6"/>
    <w:rsid w:val="001E57A2"/>
    <w:rsid w:val="001E5B1D"/>
    <w:rsid w:val="001E5D2E"/>
    <w:rsid w:val="001E62FF"/>
    <w:rsid w:val="001E6454"/>
    <w:rsid w:val="001E689E"/>
    <w:rsid w:val="001E7694"/>
    <w:rsid w:val="001E78BC"/>
    <w:rsid w:val="001E7A66"/>
    <w:rsid w:val="001F0AE0"/>
    <w:rsid w:val="001F0E76"/>
    <w:rsid w:val="001F13A2"/>
    <w:rsid w:val="001F3532"/>
    <w:rsid w:val="001F35E3"/>
    <w:rsid w:val="001F3673"/>
    <w:rsid w:val="001F3702"/>
    <w:rsid w:val="001F48BA"/>
    <w:rsid w:val="001F4B68"/>
    <w:rsid w:val="001F4E44"/>
    <w:rsid w:val="001F53CD"/>
    <w:rsid w:val="001F571F"/>
    <w:rsid w:val="001F5BE8"/>
    <w:rsid w:val="001F5D7F"/>
    <w:rsid w:val="001F6B25"/>
    <w:rsid w:val="0020042C"/>
    <w:rsid w:val="002020E2"/>
    <w:rsid w:val="002028EA"/>
    <w:rsid w:val="00202ED1"/>
    <w:rsid w:val="002036B7"/>
    <w:rsid w:val="00205188"/>
    <w:rsid w:val="00206095"/>
    <w:rsid w:val="00206695"/>
    <w:rsid w:val="0020694A"/>
    <w:rsid w:val="00206E54"/>
    <w:rsid w:val="00207008"/>
    <w:rsid w:val="00207B92"/>
    <w:rsid w:val="00210041"/>
    <w:rsid w:val="00210869"/>
    <w:rsid w:val="00210A15"/>
    <w:rsid w:val="00210BC8"/>
    <w:rsid w:val="00210CFA"/>
    <w:rsid w:val="002120FD"/>
    <w:rsid w:val="00212884"/>
    <w:rsid w:val="00212D3C"/>
    <w:rsid w:val="002140A3"/>
    <w:rsid w:val="00214A01"/>
    <w:rsid w:val="002154F7"/>
    <w:rsid w:val="00216121"/>
    <w:rsid w:val="00216442"/>
    <w:rsid w:val="002169A3"/>
    <w:rsid w:val="002177ED"/>
    <w:rsid w:val="00221593"/>
    <w:rsid w:val="00221A85"/>
    <w:rsid w:val="00221AC4"/>
    <w:rsid w:val="00222404"/>
    <w:rsid w:val="00222C55"/>
    <w:rsid w:val="00223E71"/>
    <w:rsid w:val="00224054"/>
    <w:rsid w:val="0022421F"/>
    <w:rsid w:val="00226750"/>
    <w:rsid w:val="00226858"/>
    <w:rsid w:val="002273A3"/>
    <w:rsid w:val="00227825"/>
    <w:rsid w:val="00227ACF"/>
    <w:rsid w:val="00227D89"/>
    <w:rsid w:val="00227F48"/>
    <w:rsid w:val="002307DB"/>
    <w:rsid w:val="00231349"/>
    <w:rsid w:val="00231D2E"/>
    <w:rsid w:val="002328E9"/>
    <w:rsid w:val="00233FE4"/>
    <w:rsid w:val="00235BB6"/>
    <w:rsid w:val="00236CFE"/>
    <w:rsid w:val="00236D9A"/>
    <w:rsid w:val="002379AD"/>
    <w:rsid w:val="00237E67"/>
    <w:rsid w:val="00237F4B"/>
    <w:rsid w:val="00241EEA"/>
    <w:rsid w:val="002445BB"/>
    <w:rsid w:val="0024553D"/>
    <w:rsid w:val="00247A32"/>
    <w:rsid w:val="00247EF3"/>
    <w:rsid w:val="00250C1B"/>
    <w:rsid w:val="00252819"/>
    <w:rsid w:val="00252DF5"/>
    <w:rsid w:val="00252FEA"/>
    <w:rsid w:val="002530B1"/>
    <w:rsid w:val="0025327A"/>
    <w:rsid w:val="00253C3E"/>
    <w:rsid w:val="00253D2F"/>
    <w:rsid w:val="00254500"/>
    <w:rsid w:val="00254533"/>
    <w:rsid w:val="002553A3"/>
    <w:rsid w:val="002554EC"/>
    <w:rsid w:val="0025570A"/>
    <w:rsid w:val="002558A5"/>
    <w:rsid w:val="00256EE9"/>
    <w:rsid w:val="0026066B"/>
    <w:rsid w:val="00261032"/>
    <w:rsid w:val="002624D9"/>
    <w:rsid w:val="002627DB"/>
    <w:rsid w:val="002631D6"/>
    <w:rsid w:val="00264E00"/>
    <w:rsid w:val="00264FB3"/>
    <w:rsid w:val="00265316"/>
    <w:rsid w:val="00265411"/>
    <w:rsid w:val="00266752"/>
    <w:rsid w:val="0026696A"/>
    <w:rsid w:val="00266A2C"/>
    <w:rsid w:val="0027055A"/>
    <w:rsid w:val="0027062C"/>
    <w:rsid w:val="00270F15"/>
    <w:rsid w:val="00271C9A"/>
    <w:rsid w:val="00273569"/>
    <w:rsid w:val="00273614"/>
    <w:rsid w:val="002738C7"/>
    <w:rsid w:val="00273E4B"/>
    <w:rsid w:val="00273ECC"/>
    <w:rsid w:val="00274921"/>
    <w:rsid w:val="00274D44"/>
    <w:rsid w:val="00274E6B"/>
    <w:rsid w:val="00275D3C"/>
    <w:rsid w:val="0027643A"/>
    <w:rsid w:val="00276899"/>
    <w:rsid w:val="00276ADC"/>
    <w:rsid w:val="002774FC"/>
    <w:rsid w:val="002805D8"/>
    <w:rsid w:val="00281B88"/>
    <w:rsid w:val="002823EF"/>
    <w:rsid w:val="00283190"/>
    <w:rsid w:val="00283404"/>
    <w:rsid w:val="00283664"/>
    <w:rsid w:val="0028378A"/>
    <w:rsid w:val="002853CE"/>
    <w:rsid w:val="002862E5"/>
    <w:rsid w:val="00286419"/>
    <w:rsid w:val="00286827"/>
    <w:rsid w:val="00286BD6"/>
    <w:rsid w:val="00287D65"/>
    <w:rsid w:val="00290A4B"/>
    <w:rsid w:val="00290E60"/>
    <w:rsid w:val="00291421"/>
    <w:rsid w:val="00291CF5"/>
    <w:rsid w:val="002926A4"/>
    <w:rsid w:val="0029355E"/>
    <w:rsid w:val="00294985"/>
    <w:rsid w:val="00294B43"/>
    <w:rsid w:val="002953EF"/>
    <w:rsid w:val="0029546E"/>
    <w:rsid w:val="002959FB"/>
    <w:rsid w:val="002966AA"/>
    <w:rsid w:val="00296BAE"/>
    <w:rsid w:val="0029721C"/>
    <w:rsid w:val="002A155B"/>
    <w:rsid w:val="002A212F"/>
    <w:rsid w:val="002A240B"/>
    <w:rsid w:val="002A3916"/>
    <w:rsid w:val="002A46AA"/>
    <w:rsid w:val="002A4711"/>
    <w:rsid w:val="002A4E06"/>
    <w:rsid w:val="002A6248"/>
    <w:rsid w:val="002A63E0"/>
    <w:rsid w:val="002A6E32"/>
    <w:rsid w:val="002B2443"/>
    <w:rsid w:val="002B2E9B"/>
    <w:rsid w:val="002B361A"/>
    <w:rsid w:val="002B3810"/>
    <w:rsid w:val="002B3884"/>
    <w:rsid w:val="002B463E"/>
    <w:rsid w:val="002B4A3F"/>
    <w:rsid w:val="002B4EA6"/>
    <w:rsid w:val="002B54C0"/>
    <w:rsid w:val="002B5B6B"/>
    <w:rsid w:val="002B63A4"/>
    <w:rsid w:val="002B7545"/>
    <w:rsid w:val="002C0AA3"/>
    <w:rsid w:val="002C19A7"/>
    <w:rsid w:val="002C1AC3"/>
    <w:rsid w:val="002C2A9A"/>
    <w:rsid w:val="002C2F10"/>
    <w:rsid w:val="002C3711"/>
    <w:rsid w:val="002C3AE6"/>
    <w:rsid w:val="002C3B33"/>
    <w:rsid w:val="002C4401"/>
    <w:rsid w:val="002C4BB9"/>
    <w:rsid w:val="002C5BC8"/>
    <w:rsid w:val="002C5D45"/>
    <w:rsid w:val="002C60A7"/>
    <w:rsid w:val="002C6FE4"/>
    <w:rsid w:val="002C71AC"/>
    <w:rsid w:val="002D0CE3"/>
    <w:rsid w:val="002D0F1C"/>
    <w:rsid w:val="002D1932"/>
    <w:rsid w:val="002D2187"/>
    <w:rsid w:val="002D30A3"/>
    <w:rsid w:val="002D3157"/>
    <w:rsid w:val="002D3D9A"/>
    <w:rsid w:val="002D4C25"/>
    <w:rsid w:val="002D5184"/>
    <w:rsid w:val="002D5DB3"/>
    <w:rsid w:val="002D62D3"/>
    <w:rsid w:val="002D66EE"/>
    <w:rsid w:val="002D708A"/>
    <w:rsid w:val="002D782E"/>
    <w:rsid w:val="002E00BC"/>
    <w:rsid w:val="002E07D8"/>
    <w:rsid w:val="002E105E"/>
    <w:rsid w:val="002E1099"/>
    <w:rsid w:val="002E1A56"/>
    <w:rsid w:val="002E1C24"/>
    <w:rsid w:val="002E1E50"/>
    <w:rsid w:val="002E1F56"/>
    <w:rsid w:val="002E4A05"/>
    <w:rsid w:val="002E5164"/>
    <w:rsid w:val="002E5B53"/>
    <w:rsid w:val="002E734E"/>
    <w:rsid w:val="002E78CD"/>
    <w:rsid w:val="002F0537"/>
    <w:rsid w:val="002F1066"/>
    <w:rsid w:val="002F2E4E"/>
    <w:rsid w:val="002F2FFD"/>
    <w:rsid w:val="002F33DE"/>
    <w:rsid w:val="002F3479"/>
    <w:rsid w:val="002F3945"/>
    <w:rsid w:val="002F3ADB"/>
    <w:rsid w:val="002F57CD"/>
    <w:rsid w:val="002F628D"/>
    <w:rsid w:val="00300048"/>
    <w:rsid w:val="0030086C"/>
    <w:rsid w:val="00302379"/>
    <w:rsid w:val="00303508"/>
    <w:rsid w:val="00303CF3"/>
    <w:rsid w:val="00304399"/>
    <w:rsid w:val="003045D6"/>
    <w:rsid w:val="00304A4C"/>
    <w:rsid w:val="003057C4"/>
    <w:rsid w:val="00306A5D"/>
    <w:rsid w:val="00306D4B"/>
    <w:rsid w:val="00307485"/>
    <w:rsid w:val="00310345"/>
    <w:rsid w:val="00311B9E"/>
    <w:rsid w:val="00311CFA"/>
    <w:rsid w:val="003121E0"/>
    <w:rsid w:val="003143BF"/>
    <w:rsid w:val="003144A4"/>
    <w:rsid w:val="00314B55"/>
    <w:rsid w:val="00314EFF"/>
    <w:rsid w:val="00315A2F"/>
    <w:rsid w:val="003171B1"/>
    <w:rsid w:val="003178C1"/>
    <w:rsid w:val="00317A8F"/>
    <w:rsid w:val="00321059"/>
    <w:rsid w:val="00321A89"/>
    <w:rsid w:val="00324314"/>
    <w:rsid w:val="00325C2A"/>
    <w:rsid w:val="003269D2"/>
    <w:rsid w:val="00327701"/>
    <w:rsid w:val="0032788C"/>
    <w:rsid w:val="00327AE2"/>
    <w:rsid w:val="00330311"/>
    <w:rsid w:val="003322E8"/>
    <w:rsid w:val="003324A7"/>
    <w:rsid w:val="00332E4C"/>
    <w:rsid w:val="00333032"/>
    <w:rsid w:val="003331C1"/>
    <w:rsid w:val="00333348"/>
    <w:rsid w:val="0033498F"/>
    <w:rsid w:val="003349E0"/>
    <w:rsid w:val="00334BCF"/>
    <w:rsid w:val="00334F03"/>
    <w:rsid w:val="003376EC"/>
    <w:rsid w:val="00337C44"/>
    <w:rsid w:val="00340DDA"/>
    <w:rsid w:val="003428A6"/>
    <w:rsid w:val="003432E9"/>
    <w:rsid w:val="00343902"/>
    <w:rsid w:val="00345471"/>
    <w:rsid w:val="003458F3"/>
    <w:rsid w:val="00347289"/>
    <w:rsid w:val="0034740F"/>
    <w:rsid w:val="00347C2C"/>
    <w:rsid w:val="0035029B"/>
    <w:rsid w:val="0035060D"/>
    <w:rsid w:val="00350EC8"/>
    <w:rsid w:val="00351E49"/>
    <w:rsid w:val="00353997"/>
    <w:rsid w:val="00354336"/>
    <w:rsid w:val="00354477"/>
    <w:rsid w:val="003556C1"/>
    <w:rsid w:val="00356221"/>
    <w:rsid w:val="003564D3"/>
    <w:rsid w:val="00361218"/>
    <w:rsid w:val="003620CC"/>
    <w:rsid w:val="00362C00"/>
    <w:rsid w:val="00362D69"/>
    <w:rsid w:val="003634DA"/>
    <w:rsid w:val="0036564A"/>
    <w:rsid w:val="00365B32"/>
    <w:rsid w:val="00367DB6"/>
    <w:rsid w:val="00371618"/>
    <w:rsid w:val="003717AC"/>
    <w:rsid w:val="00371A9D"/>
    <w:rsid w:val="00372823"/>
    <w:rsid w:val="0037318F"/>
    <w:rsid w:val="003745A3"/>
    <w:rsid w:val="0037553C"/>
    <w:rsid w:val="00377AB1"/>
    <w:rsid w:val="00380358"/>
    <w:rsid w:val="003818D4"/>
    <w:rsid w:val="00381C87"/>
    <w:rsid w:val="00381D24"/>
    <w:rsid w:val="0038210E"/>
    <w:rsid w:val="00382D77"/>
    <w:rsid w:val="003830B3"/>
    <w:rsid w:val="0038333A"/>
    <w:rsid w:val="003844C1"/>
    <w:rsid w:val="003848D1"/>
    <w:rsid w:val="00384BE4"/>
    <w:rsid w:val="003855CE"/>
    <w:rsid w:val="00385F8B"/>
    <w:rsid w:val="00386138"/>
    <w:rsid w:val="003863F2"/>
    <w:rsid w:val="003865E7"/>
    <w:rsid w:val="00386786"/>
    <w:rsid w:val="0038687C"/>
    <w:rsid w:val="00386A8A"/>
    <w:rsid w:val="00387864"/>
    <w:rsid w:val="00387C6B"/>
    <w:rsid w:val="003900C3"/>
    <w:rsid w:val="00390197"/>
    <w:rsid w:val="00390A89"/>
    <w:rsid w:val="00390D1A"/>
    <w:rsid w:val="0039264D"/>
    <w:rsid w:val="003937BC"/>
    <w:rsid w:val="003968D3"/>
    <w:rsid w:val="00397966"/>
    <w:rsid w:val="003A065C"/>
    <w:rsid w:val="003A10AE"/>
    <w:rsid w:val="003A236A"/>
    <w:rsid w:val="003A23F5"/>
    <w:rsid w:val="003A2E3C"/>
    <w:rsid w:val="003A32EB"/>
    <w:rsid w:val="003A3C7E"/>
    <w:rsid w:val="003A64D8"/>
    <w:rsid w:val="003A7BA8"/>
    <w:rsid w:val="003B09AA"/>
    <w:rsid w:val="003B19FC"/>
    <w:rsid w:val="003B1C76"/>
    <w:rsid w:val="003B1C8A"/>
    <w:rsid w:val="003B3264"/>
    <w:rsid w:val="003B326A"/>
    <w:rsid w:val="003B3DCC"/>
    <w:rsid w:val="003B46AE"/>
    <w:rsid w:val="003B51DF"/>
    <w:rsid w:val="003B684B"/>
    <w:rsid w:val="003B71AA"/>
    <w:rsid w:val="003B744D"/>
    <w:rsid w:val="003C05B5"/>
    <w:rsid w:val="003C0D06"/>
    <w:rsid w:val="003C1453"/>
    <w:rsid w:val="003C19AE"/>
    <w:rsid w:val="003C2062"/>
    <w:rsid w:val="003C218C"/>
    <w:rsid w:val="003C2345"/>
    <w:rsid w:val="003C2A5B"/>
    <w:rsid w:val="003C2AA2"/>
    <w:rsid w:val="003C32F7"/>
    <w:rsid w:val="003C33E5"/>
    <w:rsid w:val="003C3AA6"/>
    <w:rsid w:val="003C3FA6"/>
    <w:rsid w:val="003C42E9"/>
    <w:rsid w:val="003C55DB"/>
    <w:rsid w:val="003C58F3"/>
    <w:rsid w:val="003C7720"/>
    <w:rsid w:val="003C78C4"/>
    <w:rsid w:val="003C7D43"/>
    <w:rsid w:val="003D0127"/>
    <w:rsid w:val="003D16F9"/>
    <w:rsid w:val="003D1853"/>
    <w:rsid w:val="003D1E4F"/>
    <w:rsid w:val="003D27D9"/>
    <w:rsid w:val="003D35A8"/>
    <w:rsid w:val="003D3840"/>
    <w:rsid w:val="003D3D13"/>
    <w:rsid w:val="003D4052"/>
    <w:rsid w:val="003D42DA"/>
    <w:rsid w:val="003D5D3F"/>
    <w:rsid w:val="003D657C"/>
    <w:rsid w:val="003D6721"/>
    <w:rsid w:val="003D72A8"/>
    <w:rsid w:val="003E03BA"/>
    <w:rsid w:val="003E0B37"/>
    <w:rsid w:val="003E0C0C"/>
    <w:rsid w:val="003E1753"/>
    <w:rsid w:val="003E19D9"/>
    <w:rsid w:val="003E1E09"/>
    <w:rsid w:val="003E2294"/>
    <w:rsid w:val="003E348B"/>
    <w:rsid w:val="003E4490"/>
    <w:rsid w:val="003E44A9"/>
    <w:rsid w:val="003E45FB"/>
    <w:rsid w:val="003E5041"/>
    <w:rsid w:val="003E6605"/>
    <w:rsid w:val="003E6A48"/>
    <w:rsid w:val="003E7458"/>
    <w:rsid w:val="003F0BD8"/>
    <w:rsid w:val="003F18B5"/>
    <w:rsid w:val="003F29EA"/>
    <w:rsid w:val="003F2AD8"/>
    <w:rsid w:val="003F31E5"/>
    <w:rsid w:val="003F39C9"/>
    <w:rsid w:val="003F3E80"/>
    <w:rsid w:val="003F4765"/>
    <w:rsid w:val="003F511E"/>
    <w:rsid w:val="003F5592"/>
    <w:rsid w:val="003F67A1"/>
    <w:rsid w:val="003F712B"/>
    <w:rsid w:val="003F7575"/>
    <w:rsid w:val="0040061D"/>
    <w:rsid w:val="00400699"/>
    <w:rsid w:val="00400A09"/>
    <w:rsid w:val="00401122"/>
    <w:rsid w:val="00401281"/>
    <w:rsid w:val="004012DE"/>
    <w:rsid w:val="00403D27"/>
    <w:rsid w:val="00405C43"/>
    <w:rsid w:val="00406733"/>
    <w:rsid w:val="00406E61"/>
    <w:rsid w:val="004072EB"/>
    <w:rsid w:val="00407319"/>
    <w:rsid w:val="004076B8"/>
    <w:rsid w:val="00410A09"/>
    <w:rsid w:val="00410B19"/>
    <w:rsid w:val="00412581"/>
    <w:rsid w:val="00412F8B"/>
    <w:rsid w:val="0041440E"/>
    <w:rsid w:val="00414681"/>
    <w:rsid w:val="004149FA"/>
    <w:rsid w:val="00414DAE"/>
    <w:rsid w:val="004159DF"/>
    <w:rsid w:val="00415EA5"/>
    <w:rsid w:val="00416C81"/>
    <w:rsid w:val="004172C7"/>
    <w:rsid w:val="00417BB7"/>
    <w:rsid w:val="0042023F"/>
    <w:rsid w:val="004205B7"/>
    <w:rsid w:val="004209CE"/>
    <w:rsid w:val="00421066"/>
    <w:rsid w:val="00421883"/>
    <w:rsid w:val="0042389B"/>
    <w:rsid w:val="00424B6C"/>
    <w:rsid w:val="00425330"/>
    <w:rsid w:val="00425939"/>
    <w:rsid w:val="00426910"/>
    <w:rsid w:val="00430121"/>
    <w:rsid w:val="004304E3"/>
    <w:rsid w:val="00430992"/>
    <w:rsid w:val="00430BA8"/>
    <w:rsid w:val="0043283D"/>
    <w:rsid w:val="00432B08"/>
    <w:rsid w:val="00433562"/>
    <w:rsid w:val="00433941"/>
    <w:rsid w:val="00433AC4"/>
    <w:rsid w:val="004349BF"/>
    <w:rsid w:val="004359D0"/>
    <w:rsid w:val="00435CA1"/>
    <w:rsid w:val="00435E2F"/>
    <w:rsid w:val="0043628D"/>
    <w:rsid w:val="004367B9"/>
    <w:rsid w:val="00440CE3"/>
    <w:rsid w:val="00441317"/>
    <w:rsid w:val="004413B7"/>
    <w:rsid w:val="00441645"/>
    <w:rsid w:val="004418C5"/>
    <w:rsid w:val="00442FCA"/>
    <w:rsid w:val="00444263"/>
    <w:rsid w:val="0044451D"/>
    <w:rsid w:val="00444837"/>
    <w:rsid w:val="00445DE5"/>
    <w:rsid w:val="00445E9A"/>
    <w:rsid w:val="00446820"/>
    <w:rsid w:val="0044683E"/>
    <w:rsid w:val="00446FA6"/>
    <w:rsid w:val="00446FC3"/>
    <w:rsid w:val="0045050C"/>
    <w:rsid w:val="004509EA"/>
    <w:rsid w:val="004509F9"/>
    <w:rsid w:val="00450C4B"/>
    <w:rsid w:val="00450EB4"/>
    <w:rsid w:val="00451485"/>
    <w:rsid w:val="00451C1E"/>
    <w:rsid w:val="0045206A"/>
    <w:rsid w:val="00452552"/>
    <w:rsid w:val="0045264E"/>
    <w:rsid w:val="00454A69"/>
    <w:rsid w:val="00456175"/>
    <w:rsid w:val="00457057"/>
    <w:rsid w:val="0045737B"/>
    <w:rsid w:val="00457B88"/>
    <w:rsid w:val="004610FC"/>
    <w:rsid w:val="00461163"/>
    <w:rsid w:val="00461AEA"/>
    <w:rsid w:val="0046275D"/>
    <w:rsid w:val="004636BA"/>
    <w:rsid w:val="00464E6A"/>
    <w:rsid w:val="00465C3F"/>
    <w:rsid w:val="00466262"/>
    <w:rsid w:val="004666A8"/>
    <w:rsid w:val="00466F62"/>
    <w:rsid w:val="00467C89"/>
    <w:rsid w:val="00467CC2"/>
    <w:rsid w:val="004703FE"/>
    <w:rsid w:val="0047083E"/>
    <w:rsid w:val="00471299"/>
    <w:rsid w:val="00471CEE"/>
    <w:rsid w:val="004720CB"/>
    <w:rsid w:val="0047395F"/>
    <w:rsid w:val="00473CA1"/>
    <w:rsid w:val="004747B0"/>
    <w:rsid w:val="00474AD2"/>
    <w:rsid w:val="00475107"/>
    <w:rsid w:val="0047540F"/>
    <w:rsid w:val="00475C98"/>
    <w:rsid w:val="00476F46"/>
    <w:rsid w:val="0047792F"/>
    <w:rsid w:val="0048026E"/>
    <w:rsid w:val="004803DC"/>
    <w:rsid w:val="00480AC5"/>
    <w:rsid w:val="00480B9B"/>
    <w:rsid w:val="00481C24"/>
    <w:rsid w:val="00481FCA"/>
    <w:rsid w:val="00482519"/>
    <w:rsid w:val="00482806"/>
    <w:rsid w:val="0048361D"/>
    <w:rsid w:val="004908C1"/>
    <w:rsid w:val="004911C1"/>
    <w:rsid w:val="00491C83"/>
    <w:rsid w:val="004927B4"/>
    <w:rsid w:val="00492B4F"/>
    <w:rsid w:val="00492B71"/>
    <w:rsid w:val="0049339B"/>
    <w:rsid w:val="00493662"/>
    <w:rsid w:val="00493D0C"/>
    <w:rsid w:val="004941F4"/>
    <w:rsid w:val="00496085"/>
    <w:rsid w:val="004960F0"/>
    <w:rsid w:val="004974CF"/>
    <w:rsid w:val="0049753D"/>
    <w:rsid w:val="004A03F4"/>
    <w:rsid w:val="004A0442"/>
    <w:rsid w:val="004A0DB2"/>
    <w:rsid w:val="004A1377"/>
    <w:rsid w:val="004A212C"/>
    <w:rsid w:val="004A2210"/>
    <w:rsid w:val="004A23B5"/>
    <w:rsid w:val="004A3DC6"/>
    <w:rsid w:val="004A3E56"/>
    <w:rsid w:val="004A49D9"/>
    <w:rsid w:val="004A4CA4"/>
    <w:rsid w:val="004A5A8D"/>
    <w:rsid w:val="004A625D"/>
    <w:rsid w:val="004A7A2A"/>
    <w:rsid w:val="004A7B2B"/>
    <w:rsid w:val="004B0337"/>
    <w:rsid w:val="004B0358"/>
    <w:rsid w:val="004B0739"/>
    <w:rsid w:val="004B3A6D"/>
    <w:rsid w:val="004B5969"/>
    <w:rsid w:val="004B5CDC"/>
    <w:rsid w:val="004B6DC0"/>
    <w:rsid w:val="004C052A"/>
    <w:rsid w:val="004C0661"/>
    <w:rsid w:val="004C27CB"/>
    <w:rsid w:val="004C454B"/>
    <w:rsid w:val="004C6913"/>
    <w:rsid w:val="004C6AB6"/>
    <w:rsid w:val="004C70D6"/>
    <w:rsid w:val="004C7173"/>
    <w:rsid w:val="004C7319"/>
    <w:rsid w:val="004C7554"/>
    <w:rsid w:val="004C7A89"/>
    <w:rsid w:val="004C7F9C"/>
    <w:rsid w:val="004D1185"/>
    <w:rsid w:val="004D14BE"/>
    <w:rsid w:val="004D1CEB"/>
    <w:rsid w:val="004D1DB9"/>
    <w:rsid w:val="004D2AA9"/>
    <w:rsid w:val="004D406C"/>
    <w:rsid w:val="004D444B"/>
    <w:rsid w:val="004D4924"/>
    <w:rsid w:val="004D5200"/>
    <w:rsid w:val="004D5F7A"/>
    <w:rsid w:val="004D70FF"/>
    <w:rsid w:val="004D7477"/>
    <w:rsid w:val="004D79BD"/>
    <w:rsid w:val="004E0ED6"/>
    <w:rsid w:val="004E15AD"/>
    <w:rsid w:val="004E1E09"/>
    <w:rsid w:val="004E23AF"/>
    <w:rsid w:val="004E2550"/>
    <w:rsid w:val="004E2E0E"/>
    <w:rsid w:val="004E4DD0"/>
    <w:rsid w:val="004E5720"/>
    <w:rsid w:val="004E573E"/>
    <w:rsid w:val="004E61A1"/>
    <w:rsid w:val="004E62E2"/>
    <w:rsid w:val="004E64A3"/>
    <w:rsid w:val="004E6DC9"/>
    <w:rsid w:val="004E7910"/>
    <w:rsid w:val="004F16E9"/>
    <w:rsid w:val="004F24AC"/>
    <w:rsid w:val="004F25C3"/>
    <w:rsid w:val="004F2F42"/>
    <w:rsid w:val="004F3059"/>
    <w:rsid w:val="004F3C60"/>
    <w:rsid w:val="004F4C65"/>
    <w:rsid w:val="004F4E3B"/>
    <w:rsid w:val="004F5906"/>
    <w:rsid w:val="004F62BF"/>
    <w:rsid w:val="004F6897"/>
    <w:rsid w:val="004F6CD8"/>
    <w:rsid w:val="004F6D58"/>
    <w:rsid w:val="004F6EBA"/>
    <w:rsid w:val="004F732C"/>
    <w:rsid w:val="005008E1"/>
    <w:rsid w:val="00500B90"/>
    <w:rsid w:val="005010FF"/>
    <w:rsid w:val="0050120B"/>
    <w:rsid w:val="00502174"/>
    <w:rsid w:val="00503897"/>
    <w:rsid w:val="00504144"/>
    <w:rsid w:val="00504447"/>
    <w:rsid w:val="00504E2F"/>
    <w:rsid w:val="00505A82"/>
    <w:rsid w:val="00505E94"/>
    <w:rsid w:val="00506164"/>
    <w:rsid w:val="00506395"/>
    <w:rsid w:val="0050686E"/>
    <w:rsid w:val="00506CEB"/>
    <w:rsid w:val="0050727C"/>
    <w:rsid w:val="00507B7A"/>
    <w:rsid w:val="00507D75"/>
    <w:rsid w:val="00510558"/>
    <w:rsid w:val="005107F2"/>
    <w:rsid w:val="00510A1E"/>
    <w:rsid w:val="00510DFD"/>
    <w:rsid w:val="0051127E"/>
    <w:rsid w:val="00511C66"/>
    <w:rsid w:val="00512168"/>
    <w:rsid w:val="00512BEA"/>
    <w:rsid w:val="00513AA3"/>
    <w:rsid w:val="0051415E"/>
    <w:rsid w:val="00514860"/>
    <w:rsid w:val="00514ABA"/>
    <w:rsid w:val="00516C61"/>
    <w:rsid w:val="005175CE"/>
    <w:rsid w:val="00520339"/>
    <w:rsid w:val="00520B59"/>
    <w:rsid w:val="00521B29"/>
    <w:rsid w:val="00521F09"/>
    <w:rsid w:val="00523EB5"/>
    <w:rsid w:val="005246B6"/>
    <w:rsid w:val="00524F2C"/>
    <w:rsid w:val="00525492"/>
    <w:rsid w:val="00525658"/>
    <w:rsid w:val="00525D2C"/>
    <w:rsid w:val="00526B62"/>
    <w:rsid w:val="00526F67"/>
    <w:rsid w:val="00527749"/>
    <w:rsid w:val="00527852"/>
    <w:rsid w:val="005308D6"/>
    <w:rsid w:val="00530908"/>
    <w:rsid w:val="00530A2A"/>
    <w:rsid w:val="005322D9"/>
    <w:rsid w:val="00532AFB"/>
    <w:rsid w:val="00533719"/>
    <w:rsid w:val="00535390"/>
    <w:rsid w:val="005356E1"/>
    <w:rsid w:val="005364D1"/>
    <w:rsid w:val="00536E8E"/>
    <w:rsid w:val="00536FC7"/>
    <w:rsid w:val="005373A1"/>
    <w:rsid w:val="00537B01"/>
    <w:rsid w:val="00540D04"/>
    <w:rsid w:val="00540E7B"/>
    <w:rsid w:val="00541950"/>
    <w:rsid w:val="00541A79"/>
    <w:rsid w:val="00542F78"/>
    <w:rsid w:val="0054324B"/>
    <w:rsid w:val="0054355F"/>
    <w:rsid w:val="00544385"/>
    <w:rsid w:val="0054465D"/>
    <w:rsid w:val="00544816"/>
    <w:rsid w:val="0054538D"/>
    <w:rsid w:val="00545C30"/>
    <w:rsid w:val="00546F87"/>
    <w:rsid w:val="005474EF"/>
    <w:rsid w:val="00547816"/>
    <w:rsid w:val="0055026A"/>
    <w:rsid w:val="00551253"/>
    <w:rsid w:val="005518B5"/>
    <w:rsid w:val="005526D5"/>
    <w:rsid w:val="0055546C"/>
    <w:rsid w:val="00555FC9"/>
    <w:rsid w:val="005562E9"/>
    <w:rsid w:val="00556EEF"/>
    <w:rsid w:val="0055767F"/>
    <w:rsid w:val="00557D42"/>
    <w:rsid w:val="00560EB1"/>
    <w:rsid w:val="005633AE"/>
    <w:rsid w:val="00563A98"/>
    <w:rsid w:val="00563C70"/>
    <w:rsid w:val="00563D24"/>
    <w:rsid w:val="005644ED"/>
    <w:rsid w:val="00564779"/>
    <w:rsid w:val="00564C8F"/>
    <w:rsid w:val="00565C62"/>
    <w:rsid w:val="00570013"/>
    <w:rsid w:val="005707C9"/>
    <w:rsid w:val="0057081B"/>
    <w:rsid w:val="00571880"/>
    <w:rsid w:val="005719B6"/>
    <w:rsid w:val="00571F69"/>
    <w:rsid w:val="005720C2"/>
    <w:rsid w:val="00573B06"/>
    <w:rsid w:val="0057408A"/>
    <w:rsid w:val="005758D0"/>
    <w:rsid w:val="00575997"/>
    <w:rsid w:val="005759E8"/>
    <w:rsid w:val="00575A40"/>
    <w:rsid w:val="00575F62"/>
    <w:rsid w:val="0057620C"/>
    <w:rsid w:val="00576EBC"/>
    <w:rsid w:val="0057707D"/>
    <w:rsid w:val="00577791"/>
    <w:rsid w:val="00577BC2"/>
    <w:rsid w:val="00577E18"/>
    <w:rsid w:val="005804D6"/>
    <w:rsid w:val="005804FD"/>
    <w:rsid w:val="0058136E"/>
    <w:rsid w:val="005828F4"/>
    <w:rsid w:val="00582D7E"/>
    <w:rsid w:val="00582DBD"/>
    <w:rsid w:val="00584646"/>
    <w:rsid w:val="00584F3D"/>
    <w:rsid w:val="005852F8"/>
    <w:rsid w:val="0058536D"/>
    <w:rsid w:val="005860AE"/>
    <w:rsid w:val="0058611B"/>
    <w:rsid w:val="00586685"/>
    <w:rsid w:val="00586D24"/>
    <w:rsid w:val="0058719C"/>
    <w:rsid w:val="005877A9"/>
    <w:rsid w:val="00587AEE"/>
    <w:rsid w:val="00587BCE"/>
    <w:rsid w:val="00587FFA"/>
    <w:rsid w:val="005901B1"/>
    <w:rsid w:val="0059113C"/>
    <w:rsid w:val="005913E3"/>
    <w:rsid w:val="0059144C"/>
    <w:rsid w:val="005914A2"/>
    <w:rsid w:val="005916BB"/>
    <w:rsid w:val="00591889"/>
    <w:rsid w:val="00591FAA"/>
    <w:rsid w:val="0059237E"/>
    <w:rsid w:val="005927F5"/>
    <w:rsid w:val="00592958"/>
    <w:rsid w:val="00594FEC"/>
    <w:rsid w:val="00595895"/>
    <w:rsid w:val="005960CC"/>
    <w:rsid w:val="00597030"/>
    <w:rsid w:val="005A0915"/>
    <w:rsid w:val="005A130C"/>
    <w:rsid w:val="005A1F65"/>
    <w:rsid w:val="005A20D0"/>
    <w:rsid w:val="005A2461"/>
    <w:rsid w:val="005A27AC"/>
    <w:rsid w:val="005A2B77"/>
    <w:rsid w:val="005A2E16"/>
    <w:rsid w:val="005A312A"/>
    <w:rsid w:val="005A33F5"/>
    <w:rsid w:val="005A3797"/>
    <w:rsid w:val="005A3D17"/>
    <w:rsid w:val="005A4550"/>
    <w:rsid w:val="005A51C3"/>
    <w:rsid w:val="005A58B8"/>
    <w:rsid w:val="005A690F"/>
    <w:rsid w:val="005A79F0"/>
    <w:rsid w:val="005B1309"/>
    <w:rsid w:val="005B1440"/>
    <w:rsid w:val="005B1594"/>
    <w:rsid w:val="005B1DA3"/>
    <w:rsid w:val="005B2289"/>
    <w:rsid w:val="005B273D"/>
    <w:rsid w:val="005B3169"/>
    <w:rsid w:val="005B3179"/>
    <w:rsid w:val="005B361D"/>
    <w:rsid w:val="005B4720"/>
    <w:rsid w:val="005B4D33"/>
    <w:rsid w:val="005B555A"/>
    <w:rsid w:val="005C1AE2"/>
    <w:rsid w:val="005C20CB"/>
    <w:rsid w:val="005C2408"/>
    <w:rsid w:val="005C24A7"/>
    <w:rsid w:val="005C25BE"/>
    <w:rsid w:val="005C2770"/>
    <w:rsid w:val="005C281A"/>
    <w:rsid w:val="005C3975"/>
    <w:rsid w:val="005C4D75"/>
    <w:rsid w:val="005C51F4"/>
    <w:rsid w:val="005C5B6D"/>
    <w:rsid w:val="005C63BB"/>
    <w:rsid w:val="005C6443"/>
    <w:rsid w:val="005C6ED7"/>
    <w:rsid w:val="005D129F"/>
    <w:rsid w:val="005D12A9"/>
    <w:rsid w:val="005D13E4"/>
    <w:rsid w:val="005D2162"/>
    <w:rsid w:val="005D2563"/>
    <w:rsid w:val="005D3300"/>
    <w:rsid w:val="005D40E5"/>
    <w:rsid w:val="005D4E9D"/>
    <w:rsid w:val="005D604B"/>
    <w:rsid w:val="005D66F5"/>
    <w:rsid w:val="005E0766"/>
    <w:rsid w:val="005E09D1"/>
    <w:rsid w:val="005E0D52"/>
    <w:rsid w:val="005E121B"/>
    <w:rsid w:val="005E14F5"/>
    <w:rsid w:val="005E370A"/>
    <w:rsid w:val="005E3BF0"/>
    <w:rsid w:val="005E45E4"/>
    <w:rsid w:val="005E574D"/>
    <w:rsid w:val="005E5B8F"/>
    <w:rsid w:val="005E5DB1"/>
    <w:rsid w:val="005E6374"/>
    <w:rsid w:val="005E6BC3"/>
    <w:rsid w:val="005E740E"/>
    <w:rsid w:val="005E764B"/>
    <w:rsid w:val="005E76E7"/>
    <w:rsid w:val="005F0661"/>
    <w:rsid w:val="005F087A"/>
    <w:rsid w:val="005F0CF0"/>
    <w:rsid w:val="005F1062"/>
    <w:rsid w:val="005F1E7F"/>
    <w:rsid w:val="005F2679"/>
    <w:rsid w:val="005F2A9D"/>
    <w:rsid w:val="005F2E34"/>
    <w:rsid w:val="005F3729"/>
    <w:rsid w:val="005F39C2"/>
    <w:rsid w:val="005F4F4D"/>
    <w:rsid w:val="005F6AF2"/>
    <w:rsid w:val="005F6CF1"/>
    <w:rsid w:val="005F7281"/>
    <w:rsid w:val="00600D0A"/>
    <w:rsid w:val="00600E68"/>
    <w:rsid w:val="00602496"/>
    <w:rsid w:val="0060311D"/>
    <w:rsid w:val="00603986"/>
    <w:rsid w:val="00603CE1"/>
    <w:rsid w:val="0060433F"/>
    <w:rsid w:val="00604796"/>
    <w:rsid w:val="006055FE"/>
    <w:rsid w:val="00605DD3"/>
    <w:rsid w:val="006060CE"/>
    <w:rsid w:val="00606884"/>
    <w:rsid w:val="00607180"/>
    <w:rsid w:val="00607768"/>
    <w:rsid w:val="00607BB1"/>
    <w:rsid w:val="00607C31"/>
    <w:rsid w:val="0061136A"/>
    <w:rsid w:val="0061173E"/>
    <w:rsid w:val="00611B66"/>
    <w:rsid w:val="00611EAC"/>
    <w:rsid w:val="0061217A"/>
    <w:rsid w:val="00613580"/>
    <w:rsid w:val="00613EA9"/>
    <w:rsid w:val="0061492A"/>
    <w:rsid w:val="00614F54"/>
    <w:rsid w:val="00616504"/>
    <w:rsid w:val="0061771F"/>
    <w:rsid w:val="006201DA"/>
    <w:rsid w:val="00621178"/>
    <w:rsid w:val="00621BA1"/>
    <w:rsid w:val="00621C6D"/>
    <w:rsid w:val="0062207D"/>
    <w:rsid w:val="006220A8"/>
    <w:rsid w:val="00622470"/>
    <w:rsid w:val="00622C60"/>
    <w:rsid w:val="00623981"/>
    <w:rsid w:val="00623B20"/>
    <w:rsid w:val="00624ADE"/>
    <w:rsid w:val="0062527D"/>
    <w:rsid w:val="00626088"/>
    <w:rsid w:val="00627222"/>
    <w:rsid w:val="00627809"/>
    <w:rsid w:val="006301B6"/>
    <w:rsid w:val="00632C04"/>
    <w:rsid w:val="00633830"/>
    <w:rsid w:val="00634906"/>
    <w:rsid w:val="00634B2A"/>
    <w:rsid w:val="00635990"/>
    <w:rsid w:val="00635E5D"/>
    <w:rsid w:val="00635F24"/>
    <w:rsid w:val="0063617D"/>
    <w:rsid w:val="006363EF"/>
    <w:rsid w:val="00637069"/>
    <w:rsid w:val="006379F0"/>
    <w:rsid w:val="00640238"/>
    <w:rsid w:val="00640EC6"/>
    <w:rsid w:val="00642689"/>
    <w:rsid w:val="0064294F"/>
    <w:rsid w:val="00642ED3"/>
    <w:rsid w:val="006431A4"/>
    <w:rsid w:val="00643553"/>
    <w:rsid w:val="00643900"/>
    <w:rsid w:val="00643CAE"/>
    <w:rsid w:val="006440E6"/>
    <w:rsid w:val="00645547"/>
    <w:rsid w:val="00646134"/>
    <w:rsid w:val="00646B57"/>
    <w:rsid w:val="006473B1"/>
    <w:rsid w:val="00647A27"/>
    <w:rsid w:val="00650C86"/>
    <w:rsid w:val="006520D0"/>
    <w:rsid w:val="006521C5"/>
    <w:rsid w:val="0065401E"/>
    <w:rsid w:val="00654087"/>
    <w:rsid w:val="0065437A"/>
    <w:rsid w:val="0065717F"/>
    <w:rsid w:val="006578F5"/>
    <w:rsid w:val="00660381"/>
    <w:rsid w:val="006615EA"/>
    <w:rsid w:val="00661F76"/>
    <w:rsid w:val="0066223C"/>
    <w:rsid w:val="0066276C"/>
    <w:rsid w:val="00662C63"/>
    <w:rsid w:val="006631BA"/>
    <w:rsid w:val="006634E3"/>
    <w:rsid w:val="0066541F"/>
    <w:rsid w:val="0066579C"/>
    <w:rsid w:val="00665CE2"/>
    <w:rsid w:val="00666D3B"/>
    <w:rsid w:val="006676F7"/>
    <w:rsid w:val="00670B8C"/>
    <w:rsid w:val="00670BE7"/>
    <w:rsid w:val="006737EF"/>
    <w:rsid w:val="006743EF"/>
    <w:rsid w:val="00674832"/>
    <w:rsid w:val="0067530F"/>
    <w:rsid w:val="00675E85"/>
    <w:rsid w:val="0067612F"/>
    <w:rsid w:val="00676619"/>
    <w:rsid w:val="00676E94"/>
    <w:rsid w:val="00677884"/>
    <w:rsid w:val="00677AEA"/>
    <w:rsid w:val="00677EFD"/>
    <w:rsid w:val="00680C9C"/>
    <w:rsid w:val="00681EEA"/>
    <w:rsid w:val="006820C5"/>
    <w:rsid w:val="00682D05"/>
    <w:rsid w:val="0068345E"/>
    <w:rsid w:val="00683A42"/>
    <w:rsid w:val="006842B2"/>
    <w:rsid w:val="00684376"/>
    <w:rsid w:val="00685D0B"/>
    <w:rsid w:val="006870A0"/>
    <w:rsid w:val="0069022A"/>
    <w:rsid w:val="0069048E"/>
    <w:rsid w:val="00690FAD"/>
    <w:rsid w:val="00691973"/>
    <w:rsid w:val="00691980"/>
    <w:rsid w:val="006920C6"/>
    <w:rsid w:val="0069311C"/>
    <w:rsid w:val="0069369B"/>
    <w:rsid w:val="00693F15"/>
    <w:rsid w:val="00693FCB"/>
    <w:rsid w:val="00694BB0"/>
    <w:rsid w:val="00695795"/>
    <w:rsid w:val="006A033A"/>
    <w:rsid w:val="006A0FED"/>
    <w:rsid w:val="006A13A5"/>
    <w:rsid w:val="006A1AC0"/>
    <w:rsid w:val="006A1DDB"/>
    <w:rsid w:val="006A251A"/>
    <w:rsid w:val="006A265D"/>
    <w:rsid w:val="006A2B1A"/>
    <w:rsid w:val="006A2D40"/>
    <w:rsid w:val="006A31B3"/>
    <w:rsid w:val="006A4B23"/>
    <w:rsid w:val="006A6B13"/>
    <w:rsid w:val="006A77D6"/>
    <w:rsid w:val="006B0D31"/>
    <w:rsid w:val="006B22AC"/>
    <w:rsid w:val="006B2C65"/>
    <w:rsid w:val="006B3B46"/>
    <w:rsid w:val="006B41C8"/>
    <w:rsid w:val="006B5B25"/>
    <w:rsid w:val="006B6EA1"/>
    <w:rsid w:val="006B71AE"/>
    <w:rsid w:val="006B7356"/>
    <w:rsid w:val="006B790B"/>
    <w:rsid w:val="006B7F1F"/>
    <w:rsid w:val="006B7F61"/>
    <w:rsid w:val="006C00B1"/>
    <w:rsid w:val="006C02F5"/>
    <w:rsid w:val="006C0C5C"/>
    <w:rsid w:val="006C0CB0"/>
    <w:rsid w:val="006C288F"/>
    <w:rsid w:val="006C29BB"/>
    <w:rsid w:val="006C2D08"/>
    <w:rsid w:val="006C4870"/>
    <w:rsid w:val="006C63CC"/>
    <w:rsid w:val="006D0B5E"/>
    <w:rsid w:val="006D157F"/>
    <w:rsid w:val="006D16EB"/>
    <w:rsid w:val="006D3287"/>
    <w:rsid w:val="006D43BA"/>
    <w:rsid w:val="006D49B0"/>
    <w:rsid w:val="006D4C5C"/>
    <w:rsid w:val="006D4E59"/>
    <w:rsid w:val="006D5F7C"/>
    <w:rsid w:val="006D6A1C"/>
    <w:rsid w:val="006D6AD8"/>
    <w:rsid w:val="006D6C72"/>
    <w:rsid w:val="006D75C1"/>
    <w:rsid w:val="006E0A9F"/>
    <w:rsid w:val="006E285D"/>
    <w:rsid w:val="006E2C06"/>
    <w:rsid w:val="006E2FAE"/>
    <w:rsid w:val="006E3F27"/>
    <w:rsid w:val="006E476A"/>
    <w:rsid w:val="006E52FF"/>
    <w:rsid w:val="006E5662"/>
    <w:rsid w:val="006E5BB1"/>
    <w:rsid w:val="006E5EEA"/>
    <w:rsid w:val="006E68DF"/>
    <w:rsid w:val="006E6A08"/>
    <w:rsid w:val="006E6D17"/>
    <w:rsid w:val="006E6D23"/>
    <w:rsid w:val="006F10C1"/>
    <w:rsid w:val="006F1FB2"/>
    <w:rsid w:val="006F2C8F"/>
    <w:rsid w:val="006F4C9F"/>
    <w:rsid w:val="006F6F3B"/>
    <w:rsid w:val="006F74AB"/>
    <w:rsid w:val="006F78F4"/>
    <w:rsid w:val="006F7B0F"/>
    <w:rsid w:val="006F7D4F"/>
    <w:rsid w:val="006F7FE2"/>
    <w:rsid w:val="00700E8A"/>
    <w:rsid w:val="00702A1E"/>
    <w:rsid w:val="00702B1C"/>
    <w:rsid w:val="00702D35"/>
    <w:rsid w:val="00703200"/>
    <w:rsid w:val="0070611E"/>
    <w:rsid w:val="0070646E"/>
    <w:rsid w:val="0070765E"/>
    <w:rsid w:val="00707B4C"/>
    <w:rsid w:val="00710333"/>
    <w:rsid w:val="00710503"/>
    <w:rsid w:val="00711587"/>
    <w:rsid w:val="00711620"/>
    <w:rsid w:val="00712355"/>
    <w:rsid w:val="00712E88"/>
    <w:rsid w:val="00712FCB"/>
    <w:rsid w:val="007140EF"/>
    <w:rsid w:val="00716633"/>
    <w:rsid w:val="00716C9D"/>
    <w:rsid w:val="00717376"/>
    <w:rsid w:val="00717723"/>
    <w:rsid w:val="00720D61"/>
    <w:rsid w:val="007210F0"/>
    <w:rsid w:val="00721ECB"/>
    <w:rsid w:val="00721F4B"/>
    <w:rsid w:val="00722917"/>
    <w:rsid w:val="00723AE2"/>
    <w:rsid w:val="00724977"/>
    <w:rsid w:val="0072654F"/>
    <w:rsid w:val="00727F2D"/>
    <w:rsid w:val="00730824"/>
    <w:rsid w:val="00731382"/>
    <w:rsid w:val="00732A10"/>
    <w:rsid w:val="007330A2"/>
    <w:rsid w:val="00733BA7"/>
    <w:rsid w:val="00733E26"/>
    <w:rsid w:val="00735354"/>
    <w:rsid w:val="00736284"/>
    <w:rsid w:val="00736C33"/>
    <w:rsid w:val="00737822"/>
    <w:rsid w:val="007378DB"/>
    <w:rsid w:val="00740294"/>
    <w:rsid w:val="0074034A"/>
    <w:rsid w:val="00740717"/>
    <w:rsid w:val="007409A4"/>
    <w:rsid w:val="00741724"/>
    <w:rsid w:val="007423E6"/>
    <w:rsid w:val="00742683"/>
    <w:rsid w:val="00743AA0"/>
    <w:rsid w:val="00745226"/>
    <w:rsid w:val="0074534F"/>
    <w:rsid w:val="007463A4"/>
    <w:rsid w:val="007504A4"/>
    <w:rsid w:val="0075069F"/>
    <w:rsid w:val="00750E0B"/>
    <w:rsid w:val="0075143E"/>
    <w:rsid w:val="00753180"/>
    <w:rsid w:val="0075404F"/>
    <w:rsid w:val="007550BE"/>
    <w:rsid w:val="007554A0"/>
    <w:rsid w:val="007578B5"/>
    <w:rsid w:val="00757920"/>
    <w:rsid w:val="00757971"/>
    <w:rsid w:val="00757A62"/>
    <w:rsid w:val="00757FBF"/>
    <w:rsid w:val="00762BED"/>
    <w:rsid w:val="00762C1C"/>
    <w:rsid w:val="00762CC1"/>
    <w:rsid w:val="00763B73"/>
    <w:rsid w:val="007645EF"/>
    <w:rsid w:val="007654B6"/>
    <w:rsid w:val="00765F07"/>
    <w:rsid w:val="007660B2"/>
    <w:rsid w:val="0076652A"/>
    <w:rsid w:val="007670C4"/>
    <w:rsid w:val="00767443"/>
    <w:rsid w:val="00767AA7"/>
    <w:rsid w:val="00770115"/>
    <w:rsid w:val="007708E3"/>
    <w:rsid w:val="00771105"/>
    <w:rsid w:val="0077156F"/>
    <w:rsid w:val="00771C22"/>
    <w:rsid w:val="00772509"/>
    <w:rsid w:val="00773426"/>
    <w:rsid w:val="007734AA"/>
    <w:rsid w:val="00773FE8"/>
    <w:rsid w:val="00774ADD"/>
    <w:rsid w:val="00774C84"/>
    <w:rsid w:val="00775FDB"/>
    <w:rsid w:val="007762C4"/>
    <w:rsid w:val="00777549"/>
    <w:rsid w:val="0078114F"/>
    <w:rsid w:val="007822B2"/>
    <w:rsid w:val="0078264C"/>
    <w:rsid w:val="0078456B"/>
    <w:rsid w:val="0078494E"/>
    <w:rsid w:val="00784E70"/>
    <w:rsid w:val="0078590E"/>
    <w:rsid w:val="00786727"/>
    <w:rsid w:val="00786FF1"/>
    <w:rsid w:val="00787F31"/>
    <w:rsid w:val="0079058F"/>
    <w:rsid w:val="007934B2"/>
    <w:rsid w:val="00793EBD"/>
    <w:rsid w:val="0079426B"/>
    <w:rsid w:val="00794A55"/>
    <w:rsid w:val="00794ED1"/>
    <w:rsid w:val="00795999"/>
    <w:rsid w:val="00796445"/>
    <w:rsid w:val="00797B00"/>
    <w:rsid w:val="007A005A"/>
    <w:rsid w:val="007A0C31"/>
    <w:rsid w:val="007A0E05"/>
    <w:rsid w:val="007A13CE"/>
    <w:rsid w:val="007A2353"/>
    <w:rsid w:val="007A245F"/>
    <w:rsid w:val="007A29D7"/>
    <w:rsid w:val="007A4B98"/>
    <w:rsid w:val="007A5B0C"/>
    <w:rsid w:val="007A5DE0"/>
    <w:rsid w:val="007A5E27"/>
    <w:rsid w:val="007A60B3"/>
    <w:rsid w:val="007A6600"/>
    <w:rsid w:val="007A69CC"/>
    <w:rsid w:val="007A7462"/>
    <w:rsid w:val="007A7AFE"/>
    <w:rsid w:val="007B0016"/>
    <w:rsid w:val="007B029F"/>
    <w:rsid w:val="007B037A"/>
    <w:rsid w:val="007B0552"/>
    <w:rsid w:val="007B0D06"/>
    <w:rsid w:val="007B183F"/>
    <w:rsid w:val="007B1BCF"/>
    <w:rsid w:val="007B2D27"/>
    <w:rsid w:val="007B32C0"/>
    <w:rsid w:val="007B3B2E"/>
    <w:rsid w:val="007B4304"/>
    <w:rsid w:val="007B44E5"/>
    <w:rsid w:val="007B46A1"/>
    <w:rsid w:val="007B5BD9"/>
    <w:rsid w:val="007B72AD"/>
    <w:rsid w:val="007B78DF"/>
    <w:rsid w:val="007B7D7D"/>
    <w:rsid w:val="007C0425"/>
    <w:rsid w:val="007C159C"/>
    <w:rsid w:val="007C2116"/>
    <w:rsid w:val="007C25E2"/>
    <w:rsid w:val="007C2F3E"/>
    <w:rsid w:val="007C4264"/>
    <w:rsid w:val="007C5435"/>
    <w:rsid w:val="007C5BD2"/>
    <w:rsid w:val="007C5BFB"/>
    <w:rsid w:val="007C72A1"/>
    <w:rsid w:val="007C784B"/>
    <w:rsid w:val="007C7C34"/>
    <w:rsid w:val="007D02EF"/>
    <w:rsid w:val="007D0373"/>
    <w:rsid w:val="007D04DB"/>
    <w:rsid w:val="007D0AF7"/>
    <w:rsid w:val="007D20F1"/>
    <w:rsid w:val="007D2D21"/>
    <w:rsid w:val="007D3801"/>
    <w:rsid w:val="007D4307"/>
    <w:rsid w:val="007D4C9C"/>
    <w:rsid w:val="007D5DA9"/>
    <w:rsid w:val="007D5FB1"/>
    <w:rsid w:val="007D63B8"/>
    <w:rsid w:val="007D68BF"/>
    <w:rsid w:val="007D6B0B"/>
    <w:rsid w:val="007D72BD"/>
    <w:rsid w:val="007D765F"/>
    <w:rsid w:val="007D77F2"/>
    <w:rsid w:val="007D7B19"/>
    <w:rsid w:val="007E085E"/>
    <w:rsid w:val="007E0942"/>
    <w:rsid w:val="007E1E94"/>
    <w:rsid w:val="007E276A"/>
    <w:rsid w:val="007E4DAD"/>
    <w:rsid w:val="007E55DD"/>
    <w:rsid w:val="007E5789"/>
    <w:rsid w:val="007E60BC"/>
    <w:rsid w:val="007E74E2"/>
    <w:rsid w:val="007E7569"/>
    <w:rsid w:val="007E76EB"/>
    <w:rsid w:val="007F0036"/>
    <w:rsid w:val="007F0BA3"/>
    <w:rsid w:val="007F0CC2"/>
    <w:rsid w:val="007F0F74"/>
    <w:rsid w:val="007F3568"/>
    <w:rsid w:val="007F470F"/>
    <w:rsid w:val="007F48E4"/>
    <w:rsid w:val="007F4B66"/>
    <w:rsid w:val="007F4D37"/>
    <w:rsid w:val="007F4D71"/>
    <w:rsid w:val="007F53CB"/>
    <w:rsid w:val="007F56D7"/>
    <w:rsid w:val="007F6E30"/>
    <w:rsid w:val="007F730B"/>
    <w:rsid w:val="007F7AFF"/>
    <w:rsid w:val="008000B7"/>
    <w:rsid w:val="0080092B"/>
    <w:rsid w:val="00801D41"/>
    <w:rsid w:val="00802133"/>
    <w:rsid w:val="008029C2"/>
    <w:rsid w:val="00802CF5"/>
    <w:rsid w:val="00804B6A"/>
    <w:rsid w:val="00805616"/>
    <w:rsid w:val="00805C3C"/>
    <w:rsid w:val="00806791"/>
    <w:rsid w:val="00806856"/>
    <w:rsid w:val="00806C58"/>
    <w:rsid w:val="00806CE8"/>
    <w:rsid w:val="008073C9"/>
    <w:rsid w:val="0081014E"/>
    <w:rsid w:val="00810C95"/>
    <w:rsid w:val="008111D7"/>
    <w:rsid w:val="008127C5"/>
    <w:rsid w:val="00812CF8"/>
    <w:rsid w:val="00813B06"/>
    <w:rsid w:val="00813CC8"/>
    <w:rsid w:val="00813D8A"/>
    <w:rsid w:val="00815475"/>
    <w:rsid w:val="008168BC"/>
    <w:rsid w:val="00816AD0"/>
    <w:rsid w:val="0081706E"/>
    <w:rsid w:val="00817DCD"/>
    <w:rsid w:val="00817E7E"/>
    <w:rsid w:val="008201A6"/>
    <w:rsid w:val="008208FE"/>
    <w:rsid w:val="00820EFA"/>
    <w:rsid w:val="00821730"/>
    <w:rsid w:val="00821D37"/>
    <w:rsid w:val="008229D0"/>
    <w:rsid w:val="008231C1"/>
    <w:rsid w:val="008236FD"/>
    <w:rsid w:val="00823A1D"/>
    <w:rsid w:val="008241C3"/>
    <w:rsid w:val="00824331"/>
    <w:rsid w:val="0082761C"/>
    <w:rsid w:val="00827A36"/>
    <w:rsid w:val="00827E58"/>
    <w:rsid w:val="00830B7E"/>
    <w:rsid w:val="00830B83"/>
    <w:rsid w:val="00831750"/>
    <w:rsid w:val="00831CC1"/>
    <w:rsid w:val="00832833"/>
    <w:rsid w:val="008339A3"/>
    <w:rsid w:val="008340B5"/>
    <w:rsid w:val="00834D87"/>
    <w:rsid w:val="0083613D"/>
    <w:rsid w:val="008365A0"/>
    <w:rsid w:val="00836A98"/>
    <w:rsid w:val="00836C31"/>
    <w:rsid w:val="0083756C"/>
    <w:rsid w:val="00837834"/>
    <w:rsid w:val="0084040C"/>
    <w:rsid w:val="00840851"/>
    <w:rsid w:val="008408EF"/>
    <w:rsid w:val="00841451"/>
    <w:rsid w:val="00842554"/>
    <w:rsid w:val="008425C4"/>
    <w:rsid w:val="008425DE"/>
    <w:rsid w:val="00842978"/>
    <w:rsid w:val="0084307E"/>
    <w:rsid w:val="00843AC1"/>
    <w:rsid w:val="008450DA"/>
    <w:rsid w:val="00846B86"/>
    <w:rsid w:val="00846E72"/>
    <w:rsid w:val="00846FD3"/>
    <w:rsid w:val="008471B8"/>
    <w:rsid w:val="008473A8"/>
    <w:rsid w:val="00847711"/>
    <w:rsid w:val="00850AF9"/>
    <w:rsid w:val="008516A4"/>
    <w:rsid w:val="00851D02"/>
    <w:rsid w:val="00853FEF"/>
    <w:rsid w:val="00854D69"/>
    <w:rsid w:val="00855481"/>
    <w:rsid w:val="00856BE6"/>
    <w:rsid w:val="00856E08"/>
    <w:rsid w:val="00857205"/>
    <w:rsid w:val="00862066"/>
    <w:rsid w:val="00863AEC"/>
    <w:rsid w:val="00863BED"/>
    <w:rsid w:val="00864434"/>
    <w:rsid w:val="008646E6"/>
    <w:rsid w:val="00865368"/>
    <w:rsid w:val="00865821"/>
    <w:rsid w:val="00865AFF"/>
    <w:rsid w:val="0086606B"/>
    <w:rsid w:val="00866191"/>
    <w:rsid w:val="00866C2F"/>
    <w:rsid w:val="0087122C"/>
    <w:rsid w:val="00871E9D"/>
    <w:rsid w:val="0087256C"/>
    <w:rsid w:val="00872A55"/>
    <w:rsid w:val="00872F02"/>
    <w:rsid w:val="008739FA"/>
    <w:rsid w:val="008755E0"/>
    <w:rsid w:val="0087572C"/>
    <w:rsid w:val="00875FB0"/>
    <w:rsid w:val="008773B9"/>
    <w:rsid w:val="00880C89"/>
    <w:rsid w:val="008839C5"/>
    <w:rsid w:val="00883FBF"/>
    <w:rsid w:val="0088457C"/>
    <w:rsid w:val="00885745"/>
    <w:rsid w:val="00885912"/>
    <w:rsid w:val="008862B5"/>
    <w:rsid w:val="0088637D"/>
    <w:rsid w:val="00887621"/>
    <w:rsid w:val="008911B6"/>
    <w:rsid w:val="00891B3A"/>
    <w:rsid w:val="00892026"/>
    <w:rsid w:val="0089259A"/>
    <w:rsid w:val="00892BA4"/>
    <w:rsid w:val="0089366D"/>
    <w:rsid w:val="00893860"/>
    <w:rsid w:val="00893B3A"/>
    <w:rsid w:val="00894641"/>
    <w:rsid w:val="0089468E"/>
    <w:rsid w:val="008960D6"/>
    <w:rsid w:val="00897051"/>
    <w:rsid w:val="008A037A"/>
    <w:rsid w:val="008A053B"/>
    <w:rsid w:val="008A07C8"/>
    <w:rsid w:val="008A128C"/>
    <w:rsid w:val="008A2653"/>
    <w:rsid w:val="008A2EC6"/>
    <w:rsid w:val="008A51FD"/>
    <w:rsid w:val="008A5E72"/>
    <w:rsid w:val="008A5EB9"/>
    <w:rsid w:val="008A60A6"/>
    <w:rsid w:val="008A632E"/>
    <w:rsid w:val="008A7996"/>
    <w:rsid w:val="008B09C5"/>
    <w:rsid w:val="008B1A4D"/>
    <w:rsid w:val="008B1E18"/>
    <w:rsid w:val="008B4AFC"/>
    <w:rsid w:val="008B4D5B"/>
    <w:rsid w:val="008B6008"/>
    <w:rsid w:val="008B6BCA"/>
    <w:rsid w:val="008B6F79"/>
    <w:rsid w:val="008B7F2B"/>
    <w:rsid w:val="008C0483"/>
    <w:rsid w:val="008C14C4"/>
    <w:rsid w:val="008C1993"/>
    <w:rsid w:val="008C4675"/>
    <w:rsid w:val="008C4806"/>
    <w:rsid w:val="008C4901"/>
    <w:rsid w:val="008C5707"/>
    <w:rsid w:val="008C595F"/>
    <w:rsid w:val="008C5B95"/>
    <w:rsid w:val="008C63EE"/>
    <w:rsid w:val="008C72C4"/>
    <w:rsid w:val="008D08E4"/>
    <w:rsid w:val="008D0BA7"/>
    <w:rsid w:val="008D0D8E"/>
    <w:rsid w:val="008D1368"/>
    <w:rsid w:val="008D16F3"/>
    <w:rsid w:val="008D18D2"/>
    <w:rsid w:val="008D1EB6"/>
    <w:rsid w:val="008D23F0"/>
    <w:rsid w:val="008D24AB"/>
    <w:rsid w:val="008D2706"/>
    <w:rsid w:val="008D3275"/>
    <w:rsid w:val="008D4BD8"/>
    <w:rsid w:val="008D4D78"/>
    <w:rsid w:val="008D5ADF"/>
    <w:rsid w:val="008D6BBB"/>
    <w:rsid w:val="008D764F"/>
    <w:rsid w:val="008D793F"/>
    <w:rsid w:val="008E0A3A"/>
    <w:rsid w:val="008E1BCA"/>
    <w:rsid w:val="008E22E0"/>
    <w:rsid w:val="008E2E45"/>
    <w:rsid w:val="008E48D7"/>
    <w:rsid w:val="008E4E33"/>
    <w:rsid w:val="008E5431"/>
    <w:rsid w:val="008E7155"/>
    <w:rsid w:val="008F057D"/>
    <w:rsid w:val="008F134F"/>
    <w:rsid w:val="008F1EA6"/>
    <w:rsid w:val="008F1F1C"/>
    <w:rsid w:val="008F1F9E"/>
    <w:rsid w:val="008F2F2B"/>
    <w:rsid w:val="008F31A4"/>
    <w:rsid w:val="008F3477"/>
    <w:rsid w:val="008F411C"/>
    <w:rsid w:val="008F4192"/>
    <w:rsid w:val="008F4CB3"/>
    <w:rsid w:val="008F5F0A"/>
    <w:rsid w:val="008F6E5F"/>
    <w:rsid w:val="008F7AF2"/>
    <w:rsid w:val="00900107"/>
    <w:rsid w:val="009014BF"/>
    <w:rsid w:val="00901749"/>
    <w:rsid w:val="00902ADA"/>
    <w:rsid w:val="00905F3C"/>
    <w:rsid w:val="009060D2"/>
    <w:rsid w:val="0090744A"/>
    <w:rsid w:val="00907AC0"/>
    <w:rsid w:val="00907D9D"/>
    <w:rsid w:val="00907DA8"/>
    <w:rsid w:val="009108FB"/>
    <w:rsid w:val="0091163D"/>
    <w:rsid w:val="00911922"/>
    <w:rsid w:val="009123EC"/>
    <w:rsid w:val="0091360C"/>
    <w:rsid w:val="009140A5"/>
    <w:rsid w:val="00915A22"/>
    <w:rsid w:val="00915B83"/>
    <w:rsid w:val="00916100"/>
    <w:rsid w:val="0091637F"/>
    <w:rsid w:val="0091679A"/>
    <w:rsid w:val="00917C44"/>
    <w:rsid w:val="00920938"/>
    <w:rsid w:val="009215ED"/>
    <w:rsid w:val="00921B56"/>
    <w:rsid w:val="0092240E"/>
    <w:rsid w:val="009235AD"/>
    <w:rsid w:val="009238E6"/>
    <w:rsid w:val="00923E67"/>
    <w:rsid w:val="00924FF2"/>
    <w:rsid w:val="009258D5"/>
    <w:rsid w:val="00927AB5"/>
    <w:rsid w:val="00931BD0"/>
    <w:rsid w:val="009322F5"/>
    <w:rsid w:val="00932A4F"/>
    <w:rsid w:val="0093393B"/>
    <w:rsid w:val="00934484"/>
    <w:rsid w:val="00935344"/>
    <w:rsid w:val="0093565A"/>
    <w:rsid w:val="00935712"/>
    <w:rsid w:val="00935741"/>
    <w:rsid w:val="00935AA8"/>
    <w:rsid w:val="00935D1F"/>
    <w:rsid w:val="009361EA"/>
    <w:rsid w:val="00936D8C"/>
    <w:rsid w:val="009371A5"/>
    <w:rsid w:val="009375D0"/>
    <w:rsid w:val="00937880"/>
    <w:rsid w:val="009378A8"/>
    <w:rsid w:val="00937F8E"/>
    <w:rsid w:val="00941271"/>
    <w:rsid w:val="00941BD1"/>
    <w:rsid w:val="00942C00"/>
    <w:rsid w:val="00942F87"/>
    <w:rsid w:val="009447FD"/>
    <w:rsid w:val="00944849"/>
    <w:rsid w:val="00944E78"/>
    <w:rsid w:val="0094543D"/>
    <w:rsid w:val="0094657A"/>
    <w:rsid w:val="00946A09"/>
    <w:rsid w:val="00947A2C"/>
    <w:rsid w:val="00950DBB"/>
    <w:rsid w:val="009510E1"/>
    <w:rsid w:val="00951296"/>
    <w:rsid w:val="00951545"/>
    <w:rsid w:val="00952463"/>
    <w:rsid w:val="00952724"/>
    <w:rsid w:val="009531DE"/>
    <w:rsid w:val="0095351A"/>
    <w:rsid w:val="00953A99"/>
    <w:rsid w:val="0095482E"/>
    <w:rsid w:val="00954A3B"/>
    <w:rsid w:val="00954BEF"/>
    <w:rsid w:val="00954CD9"/>
    <w:rsid w:val="00955CF8"/>
    <w:rsid w:val="00956803"/>
    <w:rsid w:val="00956881"/>
    <w:rsid w:val="009601B4"/>
    <w:rsid w:val="00960500"/>
    <w:rsid w:val="0096071B"/>
    <w:rsid w:val="009619BB"/>
    <w:rsid w:val="00961ACA"/>
    <w:rsid w:val="00962D49"/>
    <w:rsid w:val="0096389D"/>
    <w:rsid w:val="009650E4"/>
    <w:rsid w:val="00965F54"/>
    <w:rsid w:val="00966817"/>
    <w:rsid w:val="0096682E"/>
    <w:rsid w:val="009709B2"/>
    <w:rsid w:val="00973B38"/>
    <w:rsid w:val="009740B9"/>
    <w:rsid w:val="00974B46"/>
    <w:rsid w:val="0097537F"/>
    <w:rsid w:val="00975E14"/>
    <w:rsid w:val="00976BAB"/>
    <w:rsid w:val="0097759C"/>
    <w:rsid w:val="00977A0C"/>
    <w:rsid w:val="00980712"/>
    <w:rsid w:val="009816B4"/>
    <w:rsid w:val="009819DE"/>
    <w:rsid w:val="00981B3F"/>
    <w:rsid w:val="009828C2"/>
    <w:rsid w:val="00982EB9"/>
    <w:rsid w:val="00983146"/>
    <w:rsid w:val="00983A8E"/>
    <w:rsid w:val="00983EC6"/>
    <w:rsid w:val="0098406F"/>
    <w:rsid w:val="0098456B"/>
    <w:rsid w:val="0098756E"/>
    <w:rsid w:val="00990219"/>
    <w:rsid w:val="0099045D"/>
    <w:rsid w:val="009905E6"/>
    <w:rsid w:val="00991622"/>
    <w:rsid w:val="00991DD8"/>
    <w:rsid w:val="009922E8"/>
    <w:rsid w:val="00992B09"/>
    <w:rsid w:val="00992BA9"/>
    <w:rsid w:val="00992C79"/>
    <w:rsid w:val="00992E63"/>
    <w:rsid w:val="00993398"/>
    <w:rsid w:val="00993E4B"/>
    <w:rsid w:val="009940DA"/>
    <w:rsid w:val="0099466B"/>
    <w:rsid w:val="00994C0D"/>
    <w:rsid w:val="00994C21"/>
    <w:rsid w:val="009959C7"/>
    <w:rsid w:val="00995A95"/>
    <w:rsid w:val="009961FB"/>
    <w:rsid w:val="00997341"/>
    <w:rsid w:val="00997B12"/>
    <w:rsid w:val="009A0506"/>
    <w:rsid w:val="009A1E0A"/>
    <w:rsid w:val="009A20B6"/>
    <w:rsid w:val="009A4097"/>
    <w:rsid w:val="009A43CA"/>
    <w:rsid w:val="009A4AA3"/>
    <w:rsid w:val="009A52B9"/>
    <w:rsid w:val="009A570E"/>
    <w:rsid w:val="009A61D9"/>
    <w:rsid w:val="009A6369"/>
    <w:rsid w:val="009A665E"/>
    <w:rsid w:val="009A76E1"/>
    <w:rsid w:val="009A7B1D"/>
    <w:rsid w:val="009A7D42"/>
    <w:rsid w:val="009B0F8E"/>
    <w:rsid w:val="009B1EC3"/>
    <w:rsid w:val="009B2584"/>
    <w:rsid w:val="009B2760"/>
    <w:rsid w:val="009B4248"/>
    <w:rsid w:val="009B5541"/>
    <w:rsid w:val="009B56B9"/>
    <w:rsid w:val="009B56DA"/>
    <w:rsid w:val="009B56FE"/>
    <w:rsid w:val="009B5C85"/>
    <w:rsid w:val="009B7D10"/>
    <w:rsid w:val="009C046E"/>
    <w:rsid w:val="009C1513"/>
    <w:rsid w:val="009C2D18"/>
    <w:rsid w:val="009C423B"/>
    <w:rsid w:val="009C4541"/>
    <w:rsid w:val="009C4C58"/>
    <w:rsid w:val="009C5CC1"/>
    <w:rsid w:val="009C5F53"/>
    <w:rsid w:val="009C632E"/>
    <w:rsid w:val="009C75C9"/>
    <w:rsid w:val="009C7D53"/>
    <w:rsid w:val="009C7E90"/>
    <w:rsid w:val="009D01EF"/>
    <w:rsid w:val="009D068F"/>
    <w:rsid w:val="009D1432"/>
    <w:rsid w:val="009D14A1"/>
    <w:rsid w:val="009D5349"/>
    <w:rsid w:val="009D6544"/>
    <w:rsid w:val="009D6787"/>
    <w:rsid w:val="009D7827"/>
    <w:rsid w:val="009E0E28"/>
    <w:rsid w:val="009E202D"/>
    <w:rsid w:val="009E20EE"/>
    <w:rsid w:val="009E2229"/>
    <w:rsid w:val="009E30AB"/>
    <w:rsid w:val="009E331E"/>
    <w:rsid w:val="009E3359"/>
    <w:rsid w:val="009E37DA"/>
    <w:rsid w:val="009E39AF"/>
    <w:rsid w:val="009E3BC8"/>
    <w:rsid w:val="009E4C99"/>
    <w:rsid w:val="009E6253"/>
    <w:rsid w:val="009E6A2F"/>
    <w:rsid w:val="009E6F2B"/>
    <w:rsid w:val="009F02ED"/>
    <w:rsid w:val="009F044E"/>
    <w:rsid w:val="009F0BDE"/>
    <w:rsid w:val="009F170F"/>
    <w:rsid w:val="009F26B0"/>
    <w:rsid w:val="009F2A02"/>
    <w:rsid w:val="009F2BFB"/>
    <w:rsid w:val="009F3DCF"/>
    <w:rsid w:val="009F45F5"/>
    <w:rsid w:val="009F5452"/>
    <w:rsid w:val="009F5D27"/>
    <w:rsid w:val="009F5D30"/>
    <w:rsid w:val="009F5EC6"/>
    <w:rsid w:val="009F5F4B"/>
    <w:rsid w:val="009F6616"/>
    <w:rsid w:val="009F6D35"/>
    <w:rsid w:val="009F6DA3"/>
    <w:rsid w:val="009F70BA"/>
    <w:rsid w:val="009F7591"/>
    <w:rsid w:val="00A00318"/>
    <w:rsid w:val="00A0032D"/>
    <w:rsid w:val="00A003F9"/>
    <w:rsid w:val="00A00824"/>
    <w:rsid w:val="00A01326"/>
    <w:rsid w:val="00A014D9"/>
    <w:rsid w:val="00A015BF"/>
    <w:rsid w:val="00A02547"/>
    <w:rsid w:val="00A033D6"/>
    <w:rsid w:val="00A0379E"/>
    <w:rsid w:val="00A038C6"/>
    <w:rsid w:val="00A03C7E"/>
    <w:rsid w:val="00A04303"/>
    <w:rsid w:val="00A04A62"/>
    <w:rsid w:val="00A0560A"/>
    <w:rsid w:val="00A058ED"/>
    <w:rsid w:val="00A10B0C"/>
    <w:rsid w:val="00A112A5"/>
    <w:rsid w:val="00A117E6"/>
    <w:rsid w:val="00A11E9B"/>
    <w:rsid w:val="00A13D2C"/>
    <w:rsid w:val="00A13DA0"/>
    <w:rsid w:val="00A1444D"/>
    <w:rsid w:val="00A14EA9"/>
    <w:rsid w:val="00A15304"/>
    <w:rsid w:val="00A153DA"/>
    <w:rsid w:val="00A1540B"/>
    <w:rsid w:val="00A16936"/>
    <w:rsid w:val="00A16A18"/>
    <w:rsid w:val="00A16A3C"/>
    <w:rsid w:val="00A1719C"/>
    <w:rsid w:val="00A17DFD"/>
    <w:rsid w:val="00A20B31"/>
    <w:rsid w:val="00A20CCD"/>
    <w:rsid w:val="00A21484"/>
    <w:rsid w:val="00A2311D"/>
    <w:rsid w:val="00A232E8"/>
    <w:rsid w:val="00A23AC4"/>
    <w:rsid w:val="00A24206"/>
    <w:rsid w:val="00A2429A"/>
    <w:rsid w:val="00A24D96"/>
    <w:rsid w:val="00A25F83"/>
    <w:rsid w:val="00A25FE5"/>
    <w:rsid w:val="00A264D8"/>
    <w:rsid w:val="00A2668F"/>
    <w:rsid w:val="00A27595"/>
    <w:rsid w:val="00A308A2"/>
    <w:rsid w:val="00A30EEF"/>
    <w:rsid w:val="00A32200"/>
    <w:rsid w:val="00A340C4"/>
    <w:rsid w:val="00A34AAB"/>
    <w:rsid w:val="00A35136"/>
    <w:rsid w:val="00A355B6"/>
    <w:rsid w:val="00A356F2"/>
    <w:rsid w:val="00A368C2"/>
    <w:rsid w:val="00A37DF6"/>
    <w:rsid w:val="00A4030E"/>
    <w:rsid w:val="00A40486"/>
    <w:rsid w:val="00A43176"/>
    <w:rsid w:val="00A43A32"/>
    <w:rsid w:val="00A44A1E"/>
    <w:rsid w:val="00A44B28"/>
    <w:rsid w:val="00A45454"/>
    <w:rsid w:val="00A45C31"/>
    <w:rsid w:val="00A50FDE"/>
    <w:rsid w:val="00A511D2"/>
    <w:rsid w:val="00A517F0"/>
    <w:rsid w:val="00A5251B"/>
    <w:rsid w:val="00A52FB2"/>
    <w:rsid w:val="00A55354"/>
    <w:rsid w:val="00A5653B"/>
    <w:rsid w:val="00A57BFC"/>
    <w:rsid w:val="00A57E34"/>
    <w:rsid w:val="00A601CA"/>
    <w:rsid w:val="00A608C0"/>
    <w:rsid w:val="00A60D9B"/>
    <w:rsid w:val="00A61817"/>
    <w:rsid w:val="00A637CF"/>
    <w:rsid w:val="00A65023"/>
    <w:rsid w:val="00A65D94"/>
    <w:rsid w:val="00A66286"/>
    <w:rsid w:val="00A66F26"/>
    <w:rsid w:val="00A67015"/>
    <w:rsid w:val="00A70096"/>
    <w:rsid w:val="00A70C86"/>
    <w:rsid w:val="00A70DE1"/>
    <w:rsid w:val="00A71671"/>
    <w:rsid w:val="00A724A1"/>
    <w:rsid w:val="00A72D7A"/>
    <w:rsid w:val="00A72F49"/>
    <w:rsid w:val="00A733F2"/>
    <w:rsid w:val="00A73B0F"/>
    <w:rsid w:val="00A7444F"/>
    <w:rsid w:val="00A744D5"/>
    <w:rsid w:val="00A76371"/>
    <w:rsid w:val="00A76C76"/>
    <w:rsid w:val="00A77315"/>
    <w:rsid w:val="00A8001C"/>
    <w:rsid w:val="00A8139B"/>
    <w:rsid w:val="00A81508"/>
    <w:rsid w:val="00A81C03"/>
    <w:rsid w:val="00A837B7"/>
    <w:rsid w:val="00A83EF0"/>
    <w:rsid w:val="00A8409D"/>
    <w:rsid w:val="00A85496"/>
    <w:rsid w:val="00A86238"/>
    <w:rsid w:val="00A86245"/>
    <w:rsid w:val="00A86669"/>
    <w:rsid w:val="00A86C8F"/>
    <w:rsid w:val="00A86D62"/>
    <w:rsid w:val="00A872D1"/>
    <w:rsid w:val="00A9007B"/>
    <w:rsid w:val="00A90768"/>
    <w:rsid w:val="00A912D6"/>
    <w:rsid w:val="00A923A7"/>
    <w:rsid w:val="00A942E3"/>
    <w:rsid w:val="00A9600D"/>
    <w:rsid w:val="00A962F0"/>
    <w:rsid w:val="00A967E1"/>
    <w:rsid w:val="00A96C76"/>
    <w:rsid w:val="00A972E3"/>
    <w:rsid w:val="00AA1049"/>
    <w:rsid w:val="00AA10AB"/>
    <w:rsid w:val="00AA10BA"/>
    <w:rsid w:val="00AA188E"/>
    <w:rsid w:val="00AA1CC1"/>
    <w:rsid w:val="00AA2B1D"/>
    <w:rsid w:val="00AA34D8"/>
    <w:rsid w:val="00AA62CA"/>
    <w:rsid w:val="00AA6C2C"/>
    <w:rsid w:val="00AB4633"/>
    <w:rsid w:val="00AB4F6B"/>
    <w:rsid w:val="00AB5344"/>
    <w:rsid w:val="00AB59CB"/>
    <w:rsid w:val="00AB5B8E"/>
    <w:rsid w:val="00AB5F1A"/>
    <w:rsid w:val="00AB66D7"/>
    <w:rsid w:val="00AB7154"/>
    <w:rsid w:val="00AB7BA3"/>
    <w:rsid w:val="00AB7F97"/>
    <w:rsid w:val="00AC04DA"/>
    <w:rsid w:val="00AC21EA"/>
    <w:rsid w:val="00AC29E7"/>
    <w:rsid w:val="00AC3D4D"/>
    <w:rsid w:val="00AC4DFB"/>
    <w:rsid w:val="00AC5168"/>
    <w:rsid w:val="00AC5400"/>
    <w:rsid w:val="00AC557D"/>
    <w:rsid w:val="00AC5E96"/>
    <w:rsid w:val="00AC6CC3"/>
    <w:rsid w:val="00AC6EFC"/>
    <w:rsid w:val="00AC7B58"/>
    <w:rsid w:val="00AD0445"/>
    <w:rsid w:val="00AD07C4"/>
    <w:rsid w:val="00AD2D78"/>
    <w:rsid w:val="00AD3338"/>
    <w:rsid w:val="00AD3506"/>
    <w:rsid w:val="00AD3C22"/>
    <w:rsid w:val="00AD4798"/>
    <w:rsid w:val="00AD4A6F"/>
    <w:rsid w:val="00AD4DCF"/>
    <w:rsid w:val="00AD4ED4"/>
    <w:rsid w:val="00AD5717"/>
    <w:rsid w:val="00AD6B3C"/>
    <w:rsid w:val="00AD6FEC"/>
    <w:rsid w:val="00AD72D3"/>
    <w:rsid w:val="00AD72D8"/>
    <w:rsid w:val="00AD7469"/>
    <w:rsid w:val="00AD7BF9"/>
    <w:rsid w:val="00AE095A"/>
    <w:rsid w:val="00AE14F4"/>
    <w:rsid w:val="00AE15CB"/>
    <w:rsid w:val="00AE1812"/>
    <w:rsid w:val="00AE1A31"/>
    <w:rsid w:val="00AE260F"/>
    <w:rsid w:val="00AE3666"/>
    <w:rsid w:val="00AE48DC"/>
    <w:rsid w:val="00AE535D"/>
    <w:rsid w:val="00AE61E1"/>
    <w:rsid w:val="00AE6597"/>
    <w:rsid w:val="00AE66DB"/>
    <w:rsid w:val="00AE6908"/>
    <w:rsid w:val="00AE6FD6"/>
    <w:rsid w:val="00AE7295"/>
    <w:rsid w:val="00AE72E5"/>
    <w:rsid w:val="00AE7785"/>
    <w:rsid w:val="00AE7DAA"/>
    <w:rsid w:val="00AF01CE"/>
    <w:rsid w:val="00AF104A"/>
    <w:rsid w:val="00AF1501"/>
    <w:rsid w:val="00AF1A2B"/>
    <w:rsid w:val="00AF2D5C"/>
    <w:rsid w:val="00AF2E02"/>
    <w:rsid w:val="00AF317D"/>
    <w:rsid w:val="00AF3C52"/>
    <w:rsid w:val="00AF454B"/>
    <w:rsid w:val="00AF60B9"/>
    <w:rsid w:val="00AF6727"/>
    <w:rsid w:val="00AF6C25"/>
    <w:rsid w:val="00AF6F99"/>
    <w:rsid w:val="00AF76E5"/>
    <w:rsid w:val="00B00BFA"/>
    <w:rsid w:val="00B00D79"/>
    <w:rsid w:val="00B01244"/>
    <w:rsid w:val="00B01FFD"/>
    <w:rsid w:val="00B038D1"/>
    <w:rsid w:val="00B03C57"/>
    <w:rsid w:val="00B04401"/>
    <w:rsid w:val="00B06B60"/>
    <w:rsid w:val="00B10057"/>
    <w:rsid w:val="00B10444"/>
    <w:rsid w:val="00B10AF2"/>
    <w:rsid w:val="00B10D21"/>
    <w:rsid w:val="00B1110B"/>
    <w:rsid w:val="00B1135C"/>
    <w:rsid w:val="00B11BFA"/>
    <w:rsid w:val="00B12219"/>
    <w:rsid w:val="00B12240"/>
    <w:rsid w:val="00B12431"/>
    <w:rsid w:val="00B124E8"/>
    <w:rsid w:val="00B12521"/>
    <w:rsid w:val="00B139C6"/>
    <w:rsid w:val="00B1401E"/>
    <w:rsid w:val="00B142CB"/>
    <w:rsid w:val="00B14F57"/>
    <w:rsid w:val="00B15C54"/>
    <w:rsid w:val="00B1616F"/>
    <w:rsid w:val="00B16A53"/>
    <w:rsid w:val="00B16B02"/>
    <w:rsid w:val="00B17FD2"/>
    <w:rsid w:val="00B20179"/>
    <w:rsid w:val="00B206AB"/>
    <w:rsid w:val="00B20ED2"/>
    <w:rsid w:val="00B20F0E"/>
    <w:rsid w:val="00B2114D"/>
    <w:rsid w:val="00B2154B"/>
    <w:rsid w:val="00B222AB"/>
    <w:rsid w:val="00B225F8"/>
    <w:rsid w:val="00B23A6A"/>
    <w:rsid w:val="00B245E7"/>
    <w:rsid w:val="00B2525F"/>
    <w:rsid w:val="00B25841"/>
    <w:rsid w:val="00B25B62"/>
    <w:rsid w:val="00B26158"/>
    <w:rsid w:val="00B2656D"/>
    <w:rsid w:val="00B26EB9"/>
    <w:rsid w:val="00B27595"/>
    <w:rsid w:val="00B275D8"/>
    <w:rsid w:val="00B27F24"/>
    <w:rsid w:val="00B3050F"/>
    <w:rsid w:val="00B307AB"/>
    <w:rsid w:val="00B31232"/>
    <w:rsid w:val="00B3184F"/>
    <w:rsid w:val="00B35393"/>
    <w:rsid w:val="00B359A8"/>
    <w:rsid w:val="00B362C6"/>
    <w:rsid w:val="00B36447"/>
    <w:rsid w:val="00B3650F"/>
    <w:rsid w:val="00B36518"/>
    <w:rsid w:val="00B36CAE"/>
    <w:rsid w:val="00B376F9"/>
    <w:rsid w:val="00B37ADE"/>
    <w:rsid w:val="00B40E71"/>
    <w:rsid w:val="00B40FFF"/>
    <w:rsid w:val="00B41EF1"/>
    <w:rsid w:val="00B42B72"/>
    <w:rsid w:val="00B430EE"/>
    <w:rsid w:val="00B43AF8"/>
    <w:rsid w:val="00B44378"/>
    <w:rsid w:val="00B44A2C"/>
    <w:rsid w:val="00B45516"/>
    <w:rsid w:val="00B4558A"/>
    <w:rsid w:val="00B45648"/>
    <w:rsid w:val="00B45FBC"/>
    <w:rsid w:val="00B47220"/>
    <w:rsid w:val="00B477B4"/>
    <w:rsid w:val="00B500C0"/>
    <w:rsid w:val="00B5025A"/>
    <w:rsid w:val="00B51E19"/>
    <w:rsid w:val="00B5256A"/>
    <w:rsid w:val="00B52938"/>
    <w:rsid w:val="00B52F1E"/>
    <w:rsid w:val="00B53809"/>
    <w:rsid w:val="00B539C9"/>
    <w:rsid w:val="00B53BF9"/>
    <w:rsid w:val="00B53C6D"/>
    <w:rsid w:val="00B53F1C"/>
    <w:rsid w:val="00B544F7"/>
    <w:rsid w:val="00B54AE9"/>
    <w:rsid w:val="00B5567F"/>
    <w:rsid w:val="00B561E8"/>
    <w:rsid w:val="00B57AD4"/>
    <w:rsid w:val="00B602F8"/>
    <w:rsid w:val="00B60F64"/>
    <w:rsid w:val="00B6186D"/>
    <w:rsid w:val="00B638E4"/>
    <w:rsid w:val="00B64EDE"/>
    <w:rsid w:val="00B6518F"/>
    <w:rsid w:val="00B657CA"/>
    <w:rsid w:val="00B66EAF"/>
    <w:rsid w:val="00B67031"/>
    <w:rsid w:val="00B67268"/>
    <w:rsid w:val="00B67E92"/>
    <w:rsid w:val="00B67F56"/>
    <w:rsid w:val="00B70167"/>
    <w:rsid w:val="00B70335"/>
    <w:rsid w:val="00B715F6"/>
    <w:rsid w:val="00B72D97"/>
    <w:rsid w:val="00B7342D"/>
    <w:rsid w:val="00B7366E"/>
    <w:rsid w:val="00B73B32"/>
    <w:rsid w:val="00B75A46"/>
    <w:rsid w:val="00B76247"/>
    <w:rsid w:val="00B76491"/>
    <w:rsid w:val="00B769A3"/>
    <w:rsid w:val="00B800E1"/>
    <w:rsid w:val="00B8032D"/>
    <w:rsid w:val="00B80591"/>
    <w:rsid w:val="00B80D07"/>
    <w:rsid w:val="00B81123"/>
    <w:rsid w:val="00B828E9"/>
    <w:rsid w:val="00B84163"/>
    <w:rsid w:val="00B84173"/>
    <w:rsid w:val="00B84C57"/>
    <w:rsid w:val="00B84FC9"/>
    <w:rsid w:val="00B85472"/>
    <w:rsid w:val="00B85522"/>
    <w:rsid w:val="00B86971"/>
    <w:rsid w:val="00B91235"/>
    <w:rsid w:val="00B913F4"/>
    <w:rsid w:val="00B91905"/>
    <w:rsid w:val="00B91C24"/>
    <w:rsid w:val="00B9300D"/>
    <w:rsid w:val="00B93C9F"/>
    <w:rsid w:val="00B94141"/>
    <w:rsid w:val="00B94409"/>
    <w:rsid w:val="00B949D5"/>
    <w:rsid w:val="00B96021"/>
    <w:rsid w:val="00B96656"/>
    <w:rsid w:val="00B971FB"/>
    <w:rsid w:val="00B97A4C"/>
    <w:rsid w:val="00BA0E13"/>
    <w:rsid w:val="00BA1E63"/>
    <w:rsid w:val="00BA2A06"/>
    <w:rsid w:val="00BA39AA"/>
    <w:rsid w:val="00BA3BBB"/>
    <w:rsid w:val="00BA5202"/>
    <w:rsid w:val="00BA53F5"/>
    <w:rsid w:val="00BA5EF3"/>
    <w:rsid w:val="00BA623D"/>
    <w:rsid w:val="00BA64C1"/>
    <w:rsid w:val="00BA76FF"/>
    <w:rsid w:val="00BA7AE4"/>
    <w:rsid w:val="00BB0CDE"/>
    <w:rsid w:val="00BB1657"/>
    <w:rsid w:val="00BB1953"/>
    <w:rsid w:val="00BB2EB6"/>
    <w:rsid w:val="00BB398F"/>
    <w:rsid w:val="00BB5241"/>
    <w:rsid w:val="00BB576A"/>
    <w:rsid w:val="00BB5A4E"/>
    <w:rsid w:val="00BB6DC5"/>
    <w:rsid w:val="00BC10D4"/>
    <w:rsid w:val="00BC13D4"/>
    <w:rsid w:val="00BC15CC"/>
    <w:rsid w:val="00BC15F1"/>
    <w:rsid w:val="00BC1A9B"/>
    <w:rsid w:val="00BC2910"/>
    <w:rsid w:val="00BC31D6"/>
    <w:rsid w:val="00BC3EAC"/>
    <w:rsid w:val="00BC5003"/>
    <w:rsid w:val="00BC50BE"/>
    <w:rsid w:val="00BC519B"/>
    <w:rsid w:val="00BC522B"/>
    <w:rsid w:val="00BC62A3"/>
    <w:rsid w:val="00BC6360"/>
    <w:rsid w:val="00BC6557"/>
    <w:rsid w:val="00BC6DD1"/>
    <w:rsid w:val="00BC70AE"/>
    <w:rsid w:val="00BC7A81"/>
    <w:rsid w:val="00BD0A7D"/>
    <w:rsid w:val="00BD0B7A"/>
    <w:rsid w:val="00BD1201"/>
    <w:rsid w:val="00BD13F5"/>
    <w:rsid w:val="00BD168A"/>
    <w:rsid w:val="00BD1B90"/>
    <w:rsid w:val="00BD2141"/>
    <w:rsid w:val="00BD29E1"/>
    <w:rsid w:val="00BD3D8E"/>
    <w:rsid w:val="00BD57C7"/>
    <w:rsid w:val="00BD62BA"/>
    <w:rsid w:val="00BD6361"/>
    <w:rsid w:val="00BD7575"/>
    <w:rsid w:val="00BE0228"/>
    <w:rsid w:val="00BE1436"/>
    <w:rsid w:val="00BE1ED8"/>
    <w:rsid w:val="00BE22FC"/>
    <w:rsid w:val="00BE2861"/>
    <w:rsid w:val="00BE28B3"/>
    <w:rsid w:val="00BE2EEC"/>
    <w:rsid w:val="00BE2FC4"/>
    <w:rsid w:val="00BE3759"/>
    <w:rsid w:val="00BE39A3"/>
    <w:rsid w:val="00BE39C0"/>
    <w:rsid w:val="00BE3A82"/>
    <w:rsid w:val="00BE448E"/>
    <w:rsid w:val="00BE596A"/>
    <w:rsid w:val="00BE5A1A"/>
    <w:rsid w:val="00BE5A9B"/>
    <w:rsid w:val="00BE6675"/>
    <w:rsid w:val="00BE6E84"/>
    <w:rsid w:val="00BE6EF7"/>
    <w:rsid w:val="00BF17EC"/>
    <w:rsid w:val="00BF189F"/>
    <w:rsid w:val="00BF1965"/>
    <w:rsid w:val="00BF2FAA"/>
    <w:rsid w:val="00BF318E"/>
    <w:rsid w:val="00BF369F"/>
    <w:rsid w:val="00BF4739"/>
    <w:rsid w:val="00BF5DB3"/>
    <w:rsid w:val="00BF64F7"/>
    <w:rsid w:val="00BF654A"/>
    <w:rsid w:val="00BF73C0"/>
    <w:rsid w:val="00BF7D2D"/>
    <w:rsid w:val="00BF7E6D"/>
    <w:rsid w:val="00C01059"/>
    <w:rsid w:val="00C01D76"/>
    <w:rsid w:val="00C02E6A"/>
    <w:rsid w:val="00C045E1"/>
    <w:rsid w:val="00C05DE1"/>
    <w:rsid w:val="00C05E10"/>
    <w:rsid w:val="00C077DB"/>
    <w:rsid w:val="00C07974"/>
    <w:rsid w:val="00C07E21"/>
    <w:rsid w:val="00C102EE"/>
    <w:rsid w:val="00C107C6"/>
    <w:rsid w:val="00C10ECE"/>
    <w:rsid w:val="00C112C6"/>
    <w:rsid w:val="00C12521"/>
    <w:rsid w:val="00C13455"/>
    <w:rsid w:val="00C13BAA"/>
    <w:rsid w:val="00C1431E"/>
    <w:rsid w:val="00C150CC"/>
    <w:rsid w:val="00C150D4"/>
    <w:rsid w:val="00C161C8"/>
    <w:rsid w:val="00C1696A"/>
    <w:rsid w:val="00C16FDB"/>
    <w:rsid w:val="00C1700A"/>
    <w:rsid w:val="00C17353"/>
    <w:rsid w:val="00C17391"/>
    <w:rsid w:val="00C22735"/>
    <w:rsid w:val="00C23572"/>
    <w:rsid w:val="00C2406C"/>
    <w:rsid w:val="00C24671"/>
    <w:rsid w:val="00C24734"/>
    <w:rsid w:val="00C25C4C"/>
    <w:rsid w:val="00C270F9"/>
    <w:rsid w:val="00C272A0"/>
    <w:rsid w:val="00C30297"/>
    <w:rsid w:val="00C311CA"/>
    <w:rsid w:val="00C31300"/>
    <w:rsid w:val="00C31488"/>
    <w:rsid w:val="00C32150"/>
    <w:rsid w:val="00C32B53"/>
    <w:rsid w:val="00C341A5"/>
    <w:rsid w:val="00C352B6"/>
    <w:rsid w:val="00C35506"/>
    <w:rsid w:val="00C36989"/>
    <w:rsid w:val="00C3704C"/>
    <w:rsid w:val="00C37322"/>
    <w:rsid w:val="00C37C83"/>
    <w:rsid w:val="00C404B2"/>
    <w:rsid w:val="00C40656"/>
    <w:rsid w:val="00C40F79"/>
    <w:rsid w:val="00C414EA"/>
    <w:rsid w:val="00C41B40"/>
    <w:rsid w:val="00C41D22"/>
    <w:rsid w:val="00C41E15"/>
    <w:rsid w:val="00C4240D"/>
    <w:rsid w:val="00C4280B"/>
    <w:rsid w:val="00C42F87"/>
    <w:rsid w:val="00C4323D"/>
    <w:rsid w:val="00C432F3"/>
    <w:rsid w:val="00C43A16"/>
    <w:rsid w:val="00C43F1D"/>
    <w:rsid w:val="00C442F9"/>
    <w:rsid w:val="00C4624D"/>
    <w:rsid w:val="00C466DC"/>
    <w:rsid w:val="00C46E2B"/>
    <w:rsid w:val="00C47583"/>
    <w:rsid w:val="00C47826"/>
    <w:rsid w:val="00C5017D"/>
    <w:rsid w:val="00C50B77"/>
    <w:rsid w:val="00C511A5"/>
    <w:rsid w:val="00C53224"/>
    <w:rsid w:val="00C53802"/>
    <w:rsid w:val="00C53C91"/>
    <w:rsid w:val="00C53D51"/>
    <w:rsid w:val="00C5458A"/>
    <w:rsid w:val="00C54977"/>
    <w:rsid w:val="00C54C6A"/>
    <w:rsid w:val="00C55259"/>
    <w:rsid w:val="00C553F6"/>
    <w:rsid w:val="00C559CD"/>
    <w:rsid w:val="00C56488"/>
    <w:rsid w:val="00C56502"/>
    <w:rsid w:val="00C56BF2"/>
    <w:rsid w:val="00C5705E"/>
    <w:rsid w:val="00C57321"/>
    <w:rsid w:val="00C57D37"/>
    <w:rsid w:val="00C601BB"/>
    <w:rsid w:val="00C60206"/>
    <w:rsid w:val="00C6026D"/>
    <w:rsid w:val="00C61083"/>
    <w:rsid w:val="00C61281"/>
    <w:rsid w:val="00C61537"/>
    <w:rsid w:val="00C623CC"/>
    <w:rsid w:val="00C62710"/>
    <w:rsid w:val="00C639F8"/>
    <w:rsid w:val="00C646D1"/>
    <w:rsid w:val="00C64CFA"/>
    <w:rsid w:val="00C65A5D"/>
    <w:rsid w:val="00C66553"/>
    <w:rsid w:val="00C66AE3"/>
    <w:rsid w:val="00C66E63"/>
    <w:rsid w:val="00C6797A"/>
    <w:rsid w:val="00C67C73"/>
    <w:rsid w:val="00C67CB4"/>
    <w:rsid w:val="00C700F8"/>
    <w:rsid w:val="00C70F6C"/>
    <w:rsid w:val="00C70FE4"/>
    <w:rsid w:val="00C71CC5"/>
    <w:rsid w:val="00C72103"/>
    <w:rsid w:val="00C72BCE"/>
    <w:rsid w:val="00C72F67"/>
    <w:rsid w:val="00C739B7"/>
    <w:rsid w:val="00C749A1"/>
    <w:rsid w:val="00C74FB7"/>
    <w:rsid w:val="00C76C7C"/>
    <w:rsid w:val="00C8112A"/>
    <w:rsid w:val="00C8156E"/>
    <w:rsid w:val="00C8158F"/>
    <w:rsid w:val="00C82B0D"/>
    <w:rsid w:val="00C837DA"/>
    <w:rsid w:val="00C847DC"/>
    <w:rsid w:val="00C84C70"/>
    <w:rsid w:val="00C8557C"/>
    <w:rsid w:val="00C85824"/>
    <w:rsid w:val="00C85C47"/>
    <w:rsid w:val="00C85CAB"/>
    <w:rsid w:val="00C86AB1"/>
    <w:rsid w:val="00C874C7"/>
    <w:rsid w:val="00C87C79"/>
    <w:rsid w:val="00C87D05"/>
    <w:rsid w:val="00C87E58"/>
    <w:rsid w:val="00C90A2C"/>
    <w:rsid w:val="00C90D54"/>
    <w:rsid w:val="00C90EFE"/>
    <w:rsid w:val="00C9252A"/>
    <w:rsid w:val="00C935A0"/>
    <w:rsid w:val="00C94102"/>
    <w:rsid w:val="00C9422F"/>
    <w:rsid w:val="00C95209"/>
    <w:rsid w:val="00C95BDF"/>
    <w:rsid w:val="00C95C25"/>
    <w:rsid w:val="00C95C89"/>
    <w:rsid w:val="00C95D25"/>
    <w:rsid w:val="00C964ED"/>
    <w:rsid w:val="00C96C08"/>
    <w:rsid w:val="00CA152E"/>
    <w:rsid w:val="00CA16A1"/>
    <w:rsid w:val="00CA2449"/>
    <w:rsid w:val="00CA2B6D"/>
    <w:rsid w:val="00CA30BF"/>
    <w:rsid w:val="00CA3C16"/>
    <w:rsid w:val="00CA3D6B"/>
    <w:rsid w:val="00CA46DD"/>
    <w:rsid w:val="00CA5AFA"/>
    <w:rsid w:val="00CA5E14"/>
    <w:rsid w:val="00CA6552"/>
    <w:rsid w:val="00CA6798"/>
    <w:rsid w:val="00CA6B21"/>
    <w:rsid w:val="00CA6E38"/>
    <w:rsid w:val="00CA7198"/>
    <w:rsid w:val="00CA773D"/>
    <w:rsid w:val="00CB0914"/>
    <w:rsid w:val="00CB1086"/>
    <w:rsid w:val="00CB1DBC"/>
    <w:rsid w:val="00CB1F53"/>
    <w:rsid w:val="00CB2C95"/>
    <w:rsid w:val="00CB3133"/>
    <w:rsid w:val="00CB3263"/>
    <w:rsid w:val="00CB4814"/>
    <w:rsid w:val="00CB4C63"/>
    <w:rsid w:val="00CB4E4D"/>
    <w:rsid w:val="00CB5AC5"/>
    <w:rsid w:val="00CB5CD5"/>
    <w:rsid w:val="00CB6112"/>
    <w:rsid w:val="00CB6318"/>
    <w:rsid w:val="00CB67F5"/>
    <w:rsid w:val="00CC0647"/>
    <w:rsid w:val="00CC09C0"/>
    <w:rsid w:val="00CC0B6C"/>
    <w:rsid w:val="00CC1EB3"/>
    <w:rsid w:val="00CC2361"/>
    <w:rsid w:val="00CC4517"/>
    <w:rsid w:val="00CC4B0E"/>
    <w:rsid w:val="00CC52A6"/>
    <w:rsid w:val="00CC52D3"/>
    <w:rsid w:val="00CC5B02"/>
    <w:rsid w:val="00CC5E4C"/>
    <w:rsid w:val="00CC5F9F"/>
    <w:rsid w:val="00CC6BC0"/>
    <w:rsid w:val="00CC6C32"/>
    <w:rsid w:val="00CC6EA0"/>
    <w:rsid w:val="00CC7297"/>
    <w:rsid w:val="00CC73A4"/>
    <w:rsid w:val="00CC7A1E"/>
    <w:rsid w:val="00CC7E70"/>
    <w:rsid w:val="00CC7F64"/>
    <w:rsid w:val="00CD0019"/>
    <w:rsid w:val="00CD1036"/>
    <w:rsid w:val="00CD493B"/>
    <w:rsid w:val="00CD5743"/>
    <w:rsid w:val="00CD57A9"/>
    <w:rsid w:val="00CD5CAB"/>
    <w:rsid w:val="00CD6729"/>
    <w:rsid w:val="00CD69AA"/>
    <w:rsid w:val="00CD773E"/>
    <w:rsid w:val="00CD7B45"/>
    <w:rsid w:val="00CD7C9E"/>
    <w:rsid w:val="00CE07C1"/>
    <w:rsid w:val="00CE1314"/>
    <w:rsid w:val="00CE1E76"/>
    <w:rsid w:val="00CE2155"/>
    <w:rsid w:val="00CE2930"/>
    <w:rsid w:val="00CE29A6"/>
    <w:rsid w:val="00CE2CBD"/>
    <w:rsid w:val="00CE35F9"/>
    <w:rsid w:val="00CE5B8B"/>
    <w:rsid w:val="00CE6CDC"/>
    <w:rsid w:val="00CE700E"/>
    <w:rsid w:val="00CE703B"/>
    <w:rsid w:val="00CE75B2"/>
    <w:rsid w:val="00CE7DBC"/>
    <w:rsid w:val="00CF114D"/>
    <w:rsid w:val="00CF1B8B"/>
    <w:rsid w:val="00CF4478"/>
    <w:rsid w:val="00CF522D"/>
    <w:rsid w:val="00CF5AF0"/>
    <w:rsid w:val="00CF5F5D"/>
    <w:rsid w:val="00CF77D5"/>
    <w:rsid w:val="00D01174"/>
    <w:rsid w:val="00D01F20"/>
    <w:rsid w:val="00D02BB0"/>
    <w:rsid w:val="00D03BBE"/>
    <w:rsid w:val="00D055FD"/>
    <w:rsid w:val="00D06002"/>
    <w:rsid w:val="00D06A82"/>
    <w:rsid w:val="00D06DF0"/>
    <w:rsid w:val="00D07649"/>
    <w:rsid w:val="00D077AC"/>
    <w:rsid w:val="00D07BB5"/>
    <w:rsid w:val="00D07F40"/>
    <w:rsid w:val="00D11632"/>
    <w:rsid w:val="00D11C2E"/>
    <w:rsid w:val="00D1209D"/>
    <w:rsid w:val="00D12265"/>
    <w:rsid w:val="00D13083"/>
    <w:rsid w:val="00D1416C"/>
    <w:rsid w:val="00D14592"/>
    <w:rsid w:val="00D14630"/>
    <w:rsid w:val="00D154C6"/>
    <w:rsid w:val="00D157C3"/>
    <w:rsid w:val="00D16462"/>
    <w:rsid w:val="00D16464"/>
    <w:rsid w:val="00D16D17"/>
    <w:rsid w:val="00D1706D"/>
    <w:rsid w:val="00D20479"/>
    <w:rsid w:val="00D20989"/>
    <w:rsid w:val="00D21299"/>
    <w:rsid w:val="00D2202F"/>
    <w:rsid w:val="00D22624"/>
    <w:rsid w:val="00D23B37"/>
    <w:rsid w:val="00D23E4D"/>
    <w:rsid w:val="00D24DC7"/>
    <w:rsid w:val="00D25D03"/>
    <w:rsid w:val="00D26053"/>
    <w:rsid w:val="00D26EAA"/>
    <w:rsid w:val="00D26F7A"/>
    <w:rsid w:val="00D2729B"/>
    <w:rsid w:val="00D27FF5"/>
    <w:rsid w:val="00D30A2F"/>
    <w:rsid w:val="00D31377"/>
    <w:rsid w:val="00D31AAC"/>
    <w:rsid w:val="00D3312A"/>
    <w:rsid w:val="00D338DA"/>
    <w:rsid w:val="00D34001"/>
    <w:rsid w:val="00D345B3"/>
    <w:rsid w:val="00D34EE4"/>
    <w:rsid w:val="00D35538"/>
    <w:rsid w:val="00D35BBD"/>
    <w:rsid w:val="00D365EB"/>
    <w:rsid w:val="00D37A7D"/>
    <w:rsid w:val="00D40380"/>
    <w:rsid w:val="00D4052C"/>
    <w:rsid w:val="00D409F7"/>
    <w:rsid w:val="00D41960"/>
    <w:rsid w:val="00D41A19"/>
    <w:rsid w:val="00D42275"/>
    <w:rsid w:val="00D425DF"/>
    <w:rsid w:val="00D43EF3"/>
    <w:rsid w:val="00D444AB"/>
    <w:rsid w:val="00D449B1"/>
    <w:rsid w:val="00D45C89"/>
    <w:rsid w:val="00D46725"/>
    <w:rsid w:val="00D4790C"/>
    <w:rsid w:val="00D50750"/>
    <w:rsid w:val="00D50C64"/>
    <w:rsid w:val="00D50CEE"/>
    <w:rsid w:val="00D50F9A"/>
    <w:rsid w:val="00D52197"/>
    <w:rsid w:val="00D52514"/>
    <w:rsid w:val="00D528DC"/>
    <w:rsid w:val="00D52ACB"/>
    <w:rsid w:val="00D52D3D"/>
    <w:rsid w:val="00D54F0F"/>
    <w:rsid w:val="00D55E7B"/>
    <w:rsid w:val="00D56568"/>
    <w:rsid w:val="00D569DD"/>
    <w:rsid w:val="00D56D11"/>
    <w:rsid w:val="00D57A17"/>
    <w:rsid w:val="00D60381"/>
    <w:rsid w:val="00D60BD9"/>
    <w:rsid w:val="00D613B6"/>
    <w:rsid w:val="00D6289B"/>
    <w:rsid w:val="00D628F8"/>
    <w:rsid w:val="00D6339D"/>
    <w:rsid w:val="00D6489E"/>
    <w:rsid w:val="00D64D04"/>
    <w:rsid w:val="00D64F11"/>
    <w:rsid w:val="00D657CA"/>
    <w:rsid w:val="00D66B93"/>
    <w:rsid w:val="00D67DD0"/>
    <w:rsid w:val="00D67EE2"/>
    <w:rsid w:val="00D70451"/>
    <w:rsid w:val="00D70945"/>
    <w:rsid w:val="00D71197"/>
    <w:rsid w:val="00D73155"/>
    <w:rsid w:val="00D7434E"/>
    <w:rsid w:val="00D74432"/>
    <w:rsid w:val="00D744BC"/>
    <w:rsid w:val="00D75354"/>
    <w:rsid w:val="00D76919"/>
    <w:rsid w:val="00D77151"/>
    <w:rsid w:val="00D7718E"/>
    <w:rsid w:val="00D77AA6"/>
    <w:rsid w:val="00D77E3D"/>
    <w:rsid w:val="00D81D57"/>
    <w:rsid w:val="00D82100"/>
    <w:rsid w:val="00D82F2B"/>
    <w:rsid w:val="00D832EE"/>
    <w:rsid w:val="00D83429"/>
    <w:rsid w:val="00D83580"/>
    <w:rsid w:val="00D8398C"/>
    <w:rsid w:val="00D84855"/>
    <w:rsid w:val="00D84895"/>
    <w:rsid w:val="00D85AED"/>
    <w:rsid w:val="00D8623A"/>
    <w:rsid w:val="00D865AB"/>
    <w:rsid w:val="00D86693"/>
    <w:rsid w:val="00D87775"/>
    <w:rsid w:val="00D911F7"/>
    <w:rsid w:val="00D91F13"/>
    <w:rsid w:val="00D92BA3"/>
    <w:rsid w:val="00D93567"/>
    <w:rsid w:val="00D93583"/>
    <w:rsid w:val="00D93840"/>
    <w:rsid w:val="00D946C6"/>
    <w:rsid w:val="00D94FB6"/>
    <w:rsid w:val="00D95957"/>
    <w:rsid w:val="00D96C97"/>
    <w:rsid w:val="00D97ADB"/>
    <w:rsid w:val="00D97D94"/>
    <w:rsid w:val="00DA1203"/>
    <w:rsid w:val="00DA1A78"/>
    <w:rsid w:val="00DA2461"/>
    <w:rsid w:val="00DA2666"/>
    <w:rsid w:val="00DA2D82"/>
    <w:rsid w:val="00DA43E9"/>
    <w:rsid w:val="00DA4BC1"/>
    <w:rsid w:val="00DA6642"/>
    <w:rsid w:val="00DA6815"/>
    <w:rsid w:val="00DB0502"/>
    <w:rsid w:val="00DB0E34"/>
    <w:rsid w:val="00DB11DA"/>
    <w:rsid w:val="00DB2302"/>
    <w:rsid w:val="00DB2A16"/>
    <w:rsid w:val="00DB2AB6"/>
    <w:rsid w:val="00DB3630"/>
    <w:rsid w:val="00DB5C0E"/>
    <w:rsid w:val="00DB6457"/>
    <w:rsid w:val="00DB6513"/>
    <w:rsid w:val="00DB6E6D"/>
    <w:rsid w:val="00DB7322"/>
    <w:rsid w:val="00DC27EC"/>
    <w:rsid w:val="00DC29DC"/>
    <w:rsid w:val="00DC3C06"/>
    <w:rsid w:val="00DC406A"/>
    <w:rsid w:val="00DC4419"/>
    <w:rsid w:val="00DC4658"/>
    <w:rsid w:val="00DC50CC"/>
    <w:rsid w:val="00DC594D"/>
    <w:rsid w:val="00DC60B4"/>
    <w:rsid w:val="00DC7798"/>
    <w:rsid w:val="00DC7E07"/>
    <w:rsid w:val="00DD0E16"/>
    <w:rsid w:val="00DD0F03"/>
    <w:rsid w:val="00DD1112"/>
    <w:rsid w:val="00DD168C"/>
    <w:rsid w:val="00DD1B1D"/>
    <w:rsid w:val="00DD1D5D"/>
    <w:rsid w:val="00DD2946"/>
    <w:rsid w:val="00DD3A25"/>
    <w:rsid w:val="00DD4451"/>
    <w:rsid w:val="00DD5096"/>
    <w:rsid w:val="00DD5491"/>
    <w:rsid w:val="00DD7A86"/>
    <w:rsid w:val="00DE09BA"/>
    <w:rsid w:val="00DE1764"/>
    <w:rsid w:val="00DE18F2"/>
    <w:rsid w:val="00DE2EEC"/>
    <w:rsid w:val="00DE3145"/>
    <w:rsid w:val="00DE33ED"/>
    <w:rsid w:val="00DE3D5D"/>
    <w:rsid w:val="00DE4571"/>
    <w:rsid w:val="00DE4F8C"/>
    <w:rsid w:val="00DE50E0"/>
    <w:rsid w:val="00DE5315"/>
    <w:rsid w:val="00DE594B"/>
    <w:rsid w:val="00DE5C7D"/>
    <w:rsid w:val="00DE65D8"/>
    <w:rsid w:val="00DE7CC9"/>
    <w:rsid w:val="00DF0FDB"/>
    <w:rsid w:val="00DF124C"/>
    <w:rsid w:val="00DF1941"/>
    <w:rsid w:val="00DF2A63"/>
    <w:rsid w:val="00DF2DE6"/>
    <w:rsid w:val="00DF3F51"/>
    <w:rsid w:val="00DF471A"/>
    <w:rsid w:val="00DF4C9F"/>
    <w:rsid w:val="00DF4E08"/>
    <w:rsid w:val="00DF5C9C"/>
    <w:rsid w:val="00DF61E3"/>
    <w:rsid w:val="00DF63B7"/>
    <w:rsid w:val="00DF6CD4"/>
    <w:rsid w:val="00DF6FF6"/>
    <w:rsid w:val="00E0330C"/>
    <w:rsid w:val="00E0542F"/>
    <w:rsid w:val="00E062DE"/>
    <w:rsid w:val="00E06508"/>
    <w:rsid w:val="00E069C0"/>
    <w:rsid w:val="00E07885"/>
    <w:rsid w:val="00E100FA"/>
    <w:rsid w:val="00E10347"/>
    <w:rsid w:val="00E10485"/>
    <w:rsid w:val="00E114ED"/>
    <w:rsid w:val="00E11A2A"/>
    <w:rsid w:val="00E11E64"/>
    <w:rsid w:val="00E11F5F"/>
    <w:rsid w:val="00E126FE"/>
    <w:rsid w:val="00E13B94"/>
    <w:rsid w:val="00E13DBA"/>
    <w:rsid w:val="00E150EC"/>
    <w:rsid w:val="00E16369"/>
    <w:rsid w:val="00E16760"/>
    <w:rsid w:val="00E16A58"/>
    <w:rsid w:val="00E2168C"/>
    <w:rsid w:val="00E22280"/>
    <w:rsid w:val="00E23314"/>
    <w:rsid w:val="00E2496E"/>
    <w:rsid w:val="00E250A1"/>
    <w:rsid w:val="00E277C3"/>
    <w:rsid w:val="00E30265"/>
    <w:rsid w:val="00E304BA"/>
    <w:rsid w:val="00E30681"/>
    <w:rsid w:val="00E30D24"/>
    <w:rsid w:val="00E30DA6"/>
    <w:rsid w:val="00E3115B"/>
    <w:rsid w:val="00E31674"/>
    <w:rsid w:val="00E3297D"/>
    <w:rsid w:val="00E3298D"/>
    <w:rsid w:val="00E32E22"/>
    <w:rsid w:val="00E3439C"/>
    <w:rsid w:val="00E352FB"/>
    <w:rsid w:val="00E36A86"/>
    <w:rsid w:val="00E36B23"/>
    <w:rsid w:val="00E3745D"/>
    <w:rsid w:val="00E40F81"/>
    <w:rsid w:val="00E424FD"/>
    <w:rsid w:val="00E438D0"/>
    <w:rsid w:val="00E43E07"/>
    <w:rsid w:val="00E44C08"/>
    <w:rsid w:val="00E45405"/>
    <w:rsid w:val="00E45D5B"/>
    <w:rsid w:val="00E45ED4"/>
    <w:rsid w:val="00E47DA5"/>
    <w:rsid w:val="00E47DCC"/>
    <w:rsid w:val="00E5010C"/>
    <w:rsid w:val="00E5065D"/>
    <w:rsid w:val="00E5087D"/>
    <w:rsid w:val="00E50B61"/>
    <w:rsid w:val="00E5118F"/>
    <w:rsid w:val="00E52866"/>
    <w:rsid w:val="00E52CE9"/>
    <w:rsid w:val="00E52FD1"/>
    <w:rsid w:val="00E54410"/>
    <w:rsid w:val="00E5466D"/>
    <w:rsid w:val="00E54DA1"/>
    <w:rsid w:val="00E574B8"/>
    <w:rsid w:val="00E57862"/>
    <w:rsid w:val="00E60889"/>
    <w:rsid w:val="00E6152A"/>
    <w:rsid w:val="00E615FD"/>
    <w:rsid w:val="00E6277D"/>
    <w:rsid w:val="00E62B7D"/>
    <w:rsid w:val="00E63272"/>
    <w:rsid w:val="00E63A58"/>
    <w:rsid w:val="00E63F05"/>
    <w:rsid w:val="00E64B2A"/>
    <w:rsid w:val="00E651BB"/>
    <w:rsid w:val="00E66364"/>
    <w:rsid w:val="00E665B3"/>
    <w:rsid w:val="00E712B5"/>
    <w:rsid w:val="00E7158B"/>
    <w:rsid w:val="00E71932"/>
    <w:rsid w:val="00E71B02"/>
    <w:rsid w:val="00E7283E"/>
    <w:rsid w:val="00E72975"/>
    <w:rsid w:val="00E73AEA"/>
    <w:rsid w:val="00E73DA0"/>
    <w:rsid w:val="00E76E54"/>
    <w:rsid w:val="00E77672"/>
    <w:rsid w:val="00E77F00"/>
    <w:rsid w:val="00E80C72"/>
    <w:rsid w:val="00E816EA"/>
    <w:rsid w:val="00E8202E"/>
    <w:rsid w:val="00E83DE2"/>
    <w:rsid w:val="00E84AFB"/>
    <w:rsid w:val="00E84DAF"/>
    <w:rsid w:val="00E853A9"/>
    <w:rsid w:val="00E85F98"/>
    <w:rsid w:val="00E86331"/>
    <w:rsid w:val="00E86C6F"/>
    <w:rsid w:val="00E87445"/>
    <w:rsid w:val="00E91BAA"/>
    <w:rsid w:val="00E924C1"/>
    <w:rsid w:val="00E929AB"/>
    <w:rsid w:val="00E942D6"/>
    <w:rsid w:val="00E95AFC"/>
    <w:rsid w:val="00E95F03"/>
    <w:rsid w:val="00EA01D3"/>
    <w:rsid w:val="00EA05D9"/>
    <w:rsid w:val="00EA0B3B"/>
    <w:rsid w:val="00EA31EB"/>
    <w:rsid w:val="00EA4CEF"/>
    <w:rsid w:val="00EA5A68"/>
    <w:rsid w:val="00EA6276"/>
    <w:rsid w:val="00EA6CE8"/>
    <w:rsid w:val="00EB056D"/>
    <w:rsid w:val="00EB0F04"/>
    <w:rsid w:val="00EB1122"/>
    <w:rsid w:val="00EB1DEE"/>
    <w:rsid w:val="00EB2623"/>
    <w:rsid w:val="00EB34AD"/>
    <w:rsid w:val="00EB3691"/>
    <w:rsid w:val="00EB3F79"/>
    <w:rsid w:val="00EB402D"/>
    <w:rsid w:val="00EB5747"/>
    <w:rsid w:val="00EB6431"/>
    <w:rsid w:val="00EB68A7"/>
    <w:rsid w:val="00EB6A0F"/>
    <w:rsid w:val="00EB6B56"/>
    <w:rsid w:val="00EB7FC8"/>
    <w:rsid w:val="00EC088B"/>
    <w:rsid w:val="00EC1CE4"/>
    <w:rsid w:val="00EC1F3E"/>
    <w:rsid w:val="00EC20A9"/>
    <w:rsid w:val="00EC3277"/>
    <w:rsid w:val="00EC36B2"/>
    <w:rsid w:val="00EC3DC3"/>
    <w:rsid w:val="00EC4E78"/>
    <w:rsid w:val="00EC65D2"/>
    <w:rsid w:val="00EC7AE3"/>
    <w:rsid w:val="00ED00A3"/>
    <w:rsid w:val="00ED03D7"/>
    <w:rsid w:val="00ED0C65"/>
    <w:rsid w:val="00ED1EB9"/>
    <w:rsid w:val="00ED2308"/>
    <w:rsid w:val="00ED26EF"/>
    <w:rsid w:val="00ED2776"/>
    <w:rsid w:val="00ED3722"/>
    <w:rsid w:val="00ED4835"/>
    <w:rsid w:val="00ED4C40"/>
    <w:rsid w:val="00ED52F6"/>
    <w:rsid w:val="00ED54C1"/>
    <w:rsid w:val="00ED747F"/>
    <w:rsid w:val="00ED751F"/>
    <w:rsid w:val="00ED77BF"/>
    <w:rsid w:val="00EE00D7"/>
    <w:rsid w:val="00EE01B2"/>
    <w:rsid w:val="00EE07A5"/>
    <w:rsid w:val="00EE0AB3"/>
    <w:rsid w:val="00EE1C2B"/>
    <w:rsid w:val="00EE33CB"/>
    <w:rsid w:val="00EE368B"/>
    <w:rsid w:val="00EE589B"/>
    <w:rsid w:val="00EE5C92"/>
    <w:rsid w:val="00EE60B7"/>
    <w:rsid w:val="00EE6BC8"/>
    <w:rsid w:val="00EE7170"/>
    <w:rsid w:val="00EF044C"/>
    <w:rsid w:val="00EF06D2"/>
    <w:rsid w:val="00EF1554"/>
    <w:rsid w:val="00EF17E1"/>
    <w:rsid w:val="00EF1D9F"/>
    <w:rsid w:val="00EF2CA7"/>
    <w:rsid w:val="00EF302A"/>
    <w:rsid w:val="00EF3697"/>
    <w:rsid w:val="00EF463E"/>
    <w:rsid w:val="00EF475D"/>
    <w:rsid w:val="00EF4838"/>
    <w:rsid w:val="00EF4F6C"/>
    <w:rsid w:val="00EF54A1"/>
    <w:rsid w:val="00EF58B3"/>
    <w:rsid w:val="00EF5CF1"/>
    <w:rsid w:val="00EF5F5B"/>
    <w:rsid w:val="00EF7235"/>
    <w:rsid w:val="00EF74BC"/>
    <w:rsid w:val="00EF7B1B"/>
    <w:rsid w:val="00F02110"/>
    <w:rsid w:val="00F034B7"/>
    <w:rsid w:val="00F03549"/>
    <w:rsid w:val="00F04BFF"/>
    <w:rsid w:val="00F04F99"/>
    <w:rsid w:val="00F052B1"/>
    <w:rsid w:val="00F05A10"/>
    <w:rsid w:val="00F05CBF"/>
    <w:rsid w:val="00F064CE"/>
    <w:rsid w:val="00F06E86"/>
    <w:rsid w:val="00F07F7D"/>
    <w:rsid w:val="00F1037A"/>
    <w:rsid w:val="00F10763"/>
    <w:rsid w:val="00F11061"/>
    <w:rsid w:val="00F11291"/>
    <w:rsid w:val="00F146A2"/>
    <w:rsid w:val="00F15D06"/>
    <w:rsid w:val="00F17514"/>
    <w:rsid w:val="00F2007A"/>
    <w:rsid w:val="00F2014C"/>
    <w:rsid w:val="00F2033F"/>
    <w:rsid w:val="00F20508"/>
    <w:rsid w:val="00F22130"/>
    <w:rsid w:val="00F22897"/>
    <w:rsid w:val="00F22C98"/>
    <w:rsid w:val="00F23E21"/>
    <w:rsid w:val="00F24CAD"/>
    <w:rsid w:val="00F24DF2"/>
    <w:rsid w:val="00F2514E"/>
    <w:rsid w:val="00F26D1D"/>
    <w:rsid w:val="00F275B0"/>
    <w:rsid w:val="00F27ADB"/>
    <w:rsid w:val="00F31321"/>
    <w:rsid w:val="00F31AEF"/>
    <w:rsid w:val="00F31B7A"/>
    <w:rsid w:val="00F31EC3"/>
    <w:rsid w:val="00F32782"/>
    <w:rsid w:val="00F32A1A"/>
    <w:rsid w:val="00F32BD3"/>
    <w:rsid w:val="00F3390F"/>
    <w:rsid w:val="00F3413A"/>
    <w:rsid w:val="00F34C0D"/>
    <w:rsid w:val="00F34CF8"/>
    <w:rsid w:val="00F34FCD"/>
    <w:rsid w:val="00F36CBC"/>
    <w:rsid w:val="00F3720C"/>
    <w:rsid w:val="00F372F4"/>
    <w:rsid w:val="00F376C1"/>
    <w:rsid w:val="00F415B5"/>
    <w:rsid w:val="00F4194A"/>
    <w:rsid w:val="00F41E39"/>
    <w:rsid w:val="00F41F88"/>
    <w:rsid w:val="00F438B7"/>
    <w:rsid w:val="00F4485A"/>
    <w:rsid w:val="00F44AEE"/>
    <w:rsid w:val="00F45C23"/>
    <w:rsid w:val="00F45C8C"/>
    <w:rsid w:val="00F45FB2"/>
    <w:rsid w:val="00F46C71"/>
    <w:rsid w:val="00F46DE1"/>
    <w:rsid w:val="00F47B3B"/>
    <w:rsid w:val="00F508AC"/>
    <w:rsid w:val="00F510F8"/>
    <w:rsid w:val="00F51835"/>
    <w:rsid w:val="00F51B2A"/>
    <w:rsid w:val="00F52F3B"/>
    <w:rsid w:val="00F53161"/>
    <w:rsid w:val="00F535D1"/>
    <w:rsid w:val="00F53F8E"/>
    <w:rsid w:val="00F551C4"/>
    <w:rsid w:val="00F557DE"/>
    <w:rsid w:val="00F569A2"/>
    <w:rsid w:val="00F57719"/>
    <w:rsid w:val="00F577A7"/>
    <w:rsid w:val="00F60967"/>
    <w:rsid w:val="00F6130C"/>
    <w:rsid w:val="00F61888"/>
    <w:rsid w:val="00F62414"/>
    <w:rsid w:val="00F62E91"/>
    <w:rsid w:val="00F630FC"/>
    <w:rsid w:val="00F639ED"/>
    <w:rsid w:val="00F63B67"/>
    <w:rsid w:val="00F64460"/>
    <w:rsid w:val="00F646DF"/>
    <w:rsid w:val="00F64705"/>
    <w:rsid w:val="00F658A0"/>
    <w:rsid w:val="00F65BB7"/>
    <w:rsid w:val="00F67B4D"/>
    <w:rsid w:val="00F7120C"/>
    <w:rsid w:val="00F726E2"/>
    <w:rsid w:val="00F726FE"/>
    <w:rsid w:val="00F72757"/>
    <w:rsid w:val="00F7375A"/>
    <w:rsid w:val="00F74004"/>
    <w:rsid w:val="00F74438"/>
    <w:rsid w:val="00F745BC"/>
    <w:rsid w:val="00F74700"/>
    <w:rsid w:val="00F74B1A"/>
    <w:rsid w:val="00F767D1"/>
    <w:rsid w:val="00F76E3F"/>
    <w:rsid w:val="00F80359"/>
    <w:rsid w:val="00F80AF3"/>
    <w:rsid w:val="00F81CCF"/>
    <w:rsid w:val="00F82D04"/>
    <w:rsid w:val="00F834FE"/>
    <w:rsid w:val="00F843BE"/>
    <w:rsid w:val="00F851DD"/>
    <w:rsid w:val="00F85957"/>
    <w:rsid w:val="00F85ABB"/>
    <w:rsid w:val="00F85FF3"/>
    <w:rsid w:val="00F86253"/>
    <w:rsid w:val="00F86943"/>
    <w:rsid w:val="00F870F9"/>
    <w:rsid w:val="00F8734A"/>
    <w:rsid w:val="00F87416"/>
    <w:rsid w:val="00F9080D"/>
    <w:rsid w:val="00F92CB6"/>
    <w:rsid w:val="00F92F5C"/>
    <w:rsid w:val="00F93190"/>
    <w:rsid w:val="00F94D14"/>
    <w:rsid w:val="00F95045"/>
    <w:rsid w:val="00F95371"/>
    <w:rsid w:val="00F95A7D"/>
    <w:rsid w:val="00F967A9"/>
    <w:rsid w:val="00F96A41"/>
    <w:rsid w:val="00F97258"/>
    <w:rsid w:val="00F97762"/>
    <w:rsid w:val="00FA011A"/>
    <w:rsid w:val="00FA063A"/>
    <w:rsid w:val="00FA09A5"/>
    <w:rsid w:val="00FA14E8"/>
    <w:rsid w:val="00FA1BCD"/>
    <w:rsid w:val="00FA4322"/>
    <w:rsid w:val="00FA56C4"/>
    <w:rsid w:val="00FA5933"/>
    <w:rsid w:val="00FB02F4"/>
    <w:rsid w:val="00FB0B07"/>
    <w:rsid w:val="00FB1382"/>
    <w:rsid w:val="00FB1431"/>
    <w:rsid w:val="00FB14CB"/>
    <w:rsid w:val="00FB1E68"/>
    <w:rsid w:val="00FB22C5"/>
    <w:rsid w:val="00FB3AB0"/>
    <w:rsid w:val="00FB3CB7"/>
    <w:rsid w:val="00FB4109"/>
    <w:rsid w:val="00FB4CEF"/>
    <w:rsid w:val="00FB5476"/>
    <w:rsid w:val="00FB5D4A"/>
    <w:rsid w:val="00FB5E15"/>
    <w:rsid w:val="00FB607A"/>
    <w:rsid w:val="00FB7974"/>
    <w:rsid w:val="00FC00ED"/>
    <w:rsid w:val="00FC0590"/>
    <w:rsid w:val="00FC05DC"/>
    <w:rsid w:val="00FC1EAD"/>
    <w:rsid w:val="00FC2BBD"/>
    <w:rsid w:val="00FC3354"/>
    <w:rsid w:val="00FC38D6"/>
    <w:rsid w:val="00FC3930"/>
    <w:rsid w:val="00FC3B27"/>
    <w:rsid w:val="00FC46EB"/>
    <w:rsid w:val="00FC4E60"/>
    <w:rsid w:val="00FD0FDD"/>
    <w:rsid w:val="00FD3016"/>
    <w:rsid w:val="00FD3E67"/>
    <w:rsid w:val="00FD48AE"/>
    <w:rsid w:val="00FD5B98"/>
    <w:rsid w:val="00FD5E18"/>
    <w:rsid w:val="00FD602E"/>
    <w:rsid w:val="00FD67EF"/>
    <w:rsid w:val="00FD6FB5"/>
    <w:rsid w:val="00FE0F3B"/>
    <w:rsid w:val="00FE322F"/>
    <w:rsid w:val="00FE33BF"/>
    <w:rsid w:val="00FE33F8"/>
    <w:rsid w:val="00FE3BE3"/>
    <w:rsid w:val="00FE3F8B"/>
    <w:rsid w:val="00FE4003"/>
    <w:rsid w:val="00FE42E4"/>
    <w:rsid w:val="00FE4ADE"/>
    <w:rsid w:val="00FE550F"/>
    <w:rsid w:val="00FE5848"/>
    <w:rsid w:val="00FE5C78"/>
    <w:rsid w:val="00FE5CDA"/>
    <w:rsid w:val="00FE63D5"/>
    <w:rsid w:val="00FE671F"/>
    <w:rsid w:val="00FE6A45"/>
    <w:rsid w:val="00FF0208"/>
    <w:rsid w:val="00FF196A"/>
    <w:rsid w:val="00FF1D46"/>
    <w:rsid w:val="00FF2B7F"/>
    <w:rsid w:val="00FF3022"/>
    <w:rsid w:val="00FF3A13"/>
    <w:rsid w:val="00FF4C24"/>
    <w:rsid w:val="00FF6BBB"/>
    <w:rsid w:val="00FF7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1488"/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0030F5"/>
    <w:pPr>
      <w:keepNext/>
      <w:numPr>
        <w:numId w:val="14"/>
      </w:numPr>
      <w:spacing w:before="240" w:after="60"/>
      <w:outlineLvl w:val="0"/>
    </w:pPr>
    <w:rPr>
      <w:b/>
      <w:bCs/>
      <w:kern w:val="32"/>
      <w:sz w:val="26"/>
      <w:szCs w:val="28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0030F5"/>
    <w:pPr>
      <w:keepNext/>
      <w:numPr>
        <w:ilvl w:val="1"/>
        <w:numId w:val="14"/>
      </w:numPr>
      <w:spacing w:before="240" w:after="60"/>
      <w:outlineLvl w:val="1"/>
    </w:pPr>
    <w:rPr>
      <w:b/>
      <w:bCs/>
      <w:iCs/>
      <w:szCs w:val="26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0030F5"/>
    <w:pPr>
      <w:keepNext/>
      <w:numPr>
        <w:ilvl w:val="2"/>
        <w:numId w:val="14"/>
      </w:numPr>
      <w:spacing w:before="240" w:after="60"/>
      <w:outlineLvl w:val="2"/>
    </w:pPr>
    <w:rPr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030F5"/>
    <w:pPr>
      <w:keepNext/>
      <w:numPr>
        <w:ilvl w:val="3"/>
        <w:numId w:val="14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030F5"/>
    <w:pPr>
      <w:numPr>
        <w:ilvl w:val="5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64460"/>
    <w:pPr>
      <w:tabs>
        <w:tab w:val="num" w:pos="-851"/>
      </w:tabs>
      <w:spacing w:before="180" w:after="120"/>
      <w:ind w:hanging="142"/>
      <w:jc w:val="both"/>
      <w:outlineLvl w:val="5"/>
    </w:pPr>
    <w:rPr>
      <w:bCs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1E18"/>
    <w:rPr>
      <w:b/>
      <w:bCs/>
      <w:kern w:val="32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B1E18"/>
    <w:rPr>
      <w:b/>
      <w:bCs/>
      <w:i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B1E18"/>
    <w:rPr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B1E18"/>
    <w:rPr>
      <w:b/>
      <w:bCs/>
      <w:i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F1314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14F"/>
    <w:rPr>
      <w:rFonts w:asciiTheme="minorHAnsi" w:eastAsiaTheme="minorEastAsia" w:hAnsiTheme="minorHAnsi" w:cstheme="minorBidi"/>
      <w:b/>
      <w:bCs/>
    </w:rPr>
  </w:style>
  <w:style w:type="paragraph" w:customStyle="1" w:styleId="3">
    <w:name w:val="Марк_3"/>
    <w:next w:val="Normal"/>
    <w:uiPriority w:val="99"/>
    <w:rsid w:val="00105839"/>
    <w:pPr>
      <w:numPr>
        <w:numId w:val="13"/>
      </w:numPr>
      <w:tabs>
        <w:tab w:val="clear" w:pos="567"/>
        <w:tab w:val="num" w:pos="360"/>
        <w:tab w:val="num" w:pos="1134"/>
      </w:tabs>
      <w:ind w:left="1134" w:hanging="283"/>
      <w:jc w:val="both"/>
    </w:pPr>
    <w:rPr>
      <w:sz w:val="24"/>
      <w:szCs w:val="24"/>
    </w:rPr>
  </w:style>
  <w:style w:type="paragraph" w:customStyle="1" w:styleId="1">
    <w:name w:val="Нумер_1"/>
    <w:next w:val="Normal"/>
    <w:uiPriority w:val="99"/>
    <w:rsid w:val="00105839"/>
    <w:pPr>
      <w:numPr>
        <w:ilvl w:val="1"/>
        <w:numId w:val="13"/>
      </w:numPr>
      <w:tabs>
        <w:tab w:val="clear" w:pos="567"/>
        <w:tab w:val="num" w:pos="360"/>
      </w:tabs>
      <w:spacing w:before="240"/>
      <w:ind w:left="0" w:firstLine="0"/>
      <w:jc w:val="both"/>
    </w:pPr>
    <w:rPr>
      <w:b/>
      <w:bCs/>
      <w:kern w:val="32"/>
      <w:sz w:val="26"/>
      <w:szCs w:val="28"/>
    </w:rPr>
  </w:style>
  <w:style w:type="paragraph" w:customStyle="1" w:styleId="2">
    <w:name w:val="Нумер_2"/>
    <w:next w:val="Normal"/>
    <w:uiPriority w:val="99"/>
    <w:rsid w:val="00105839"/>
    <w:pPr>
      <w:numPr>
        <w:ilvl w:val="2"/>
        <w:numId w:val="13"/>
      </w:numPr>
      <w:tabs>
        <w:tab w:val="clear" w:pos="851"/>
        <w:tab w:val="num" w:pos="567"/>
      </w:tabs>
      <w:spacing w:before="180"/>
      <w:ind w:left="567" w:hanging="567"/>
      <w:jc w:val="both"/>
    </w:pPr>
    <w:rPr>
      <w:b/>
      <w:bCs/>
      <w:kern w:val="32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0030F5"/>
    <w:pPr>
      <w:numPr>
        <w:ilvl w:val="4"/>
        <w:numId w:val="14"/>
      </w:num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8B1E18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0030F5"/>
    <w:pPr>
      <w:numPr>
        <w:ilvl w:val="6"/>
        <w:numId w:val="14"/>
      </w:num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1314F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66A2C"/>
    <w:pPr>
      <w:numPr>
        <w:numId w:val="11"/>
      </w:numPr>
      <w:tabs>
        <w:tab w:val="clear" w:pos="643"/>
        <w:tab w:val="num" w:pos="567"/>
      </w:tabs>
      <w:spacing w:before="120"/>
      <w:ind w:left="0" w:firstLine="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A5202"/>
    <w:rPr>
      <w:sz w:val="24"/>
      <w:lang w:val="ru-RU" w:eastAsia="ru-RU"/>
    </w:rPr>
  </w:style>
  <w:style w:type="paragraph" w:styleId="ListNumber2">
    <w:name w:val="List Number 2"/>
    <w:basedOn w:val="Normal"/>
    <w:next w:val="BodyText"/>
    <w:uiPriority w:val="99"/>
    <w:rsid w:val="00105839"/>
    <w:pPr>
      <w:keepNext/>
      <w:numPr>
        <w:ilvl w:val="1"/>
        <w:numId w:val="15"/>
      </w:numPr>
      <w:spacing w:before="60" w:after="60"/>
    </w:pPr>
    <w:rPr>
      <w:b/>
    </w:rPr>
  </w:style>
  <w:style w:type="paragraph" w:styleId="ListNumber3">
    <w:name w:val="List Number 3"/>
    <w:basedOn w:val="Normal"/>
    <w:uiPriority w:val="99"/>
    <w:rsid w:val="00105839"/>
    <w:pPr>
      <w:numPr>
        <w:ilvl w:val="2"/>
        <w:numId w:val="15"/>
      </w:numPr>
      <w:spacing w:before="60" w:after="60"/>
      <w:jc w:val="both"/>
    </w:pPr>
    <w:rPr>
      <w:b/>
    </w:rPr>
  </w:style>
  <w:style w:type="paragraph" w:styleId="ListNumber">
    <w:name w:val="List Number"/>
    <w:basedOn w:val="Normal"/>
    <w:uiPriority w:val="99"/>
    <w:rsid w:val="00105839"/>
    <w:pPr>
      <w:numPr>
        <w:numId w:val="10"/>
      </w:numPr>
    </w:pPr>
  </w:style>
  <w:style w:type="paragraph" w:customStyle="1" w:styleId="a0">
    <w:name w:val="Название документа"/>
    <w:next w:val="BodyText"/>
    <w:uiPriority w:val="99"/>
    <w:rsid w:val="00105839"/>
    <w:pPr>
      <w:jc w:val="center"/>
    </w:pPr>
    <w:rPr>
      <w:sz w:val="32"/>
      <w:szCs w:val="24"/>
    </w:rPr>
  </w:style>
  <w:style w:type="paragraph" w:customStyle="1" w:styleId="I">
    <w:name w:val="Нумерованный (I)"/>
    <w:next w:val="ListNumber"/>
    <w:uiPriority w:val="99"/>
    <w:rsid w:val="00105839"/>
    <w:pPr>
      <w:keepNext/>
      <w:keepLines/>
      <w:tabs>
        <w:tab w:val="num" w:pos="0"/>
      </w:tabs>
      <w:spacing w:before="240"/>
      <w:ind w:right="851"/>
      <w:jc w:val="center"/>
    </w:pPr>
    <w:rPr>
      <w:bCs/>
      <w:sz w:val="28"/>
      <w:szCs w:val="28"/>
    </w:rPr>
  </w:style>
  <w:style w:type="paragraph" w:customStyle="1" w:styleId="a1">
    <w:name w:val="Приложение"/>
    <w:next w:val="BodyText"/>
    <w:uiPriority w:val="99"/>
    <w:rsid w:val="00105839"/>
    <w:pPr>
      <w:ind w:left="3402" w:firstLine="3969"/>
      <w:jc w:val="right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170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B1E18"/>
    <w:rPr>
      <w:sz w:val="24"/>
    </w:rPr>
  </w:style>
  <w:style w:type="character" w:styleId="PageNumber">
    <w:name w:val="page number"/>
    <w:basedOn w:val="DefaultParagraphFont"/>
    <w:uiPriority w:val="99"/>
    <w:rsid w:val="00D1706D"/>
    <w:rPr>
      <w:rFonts w:cs="Times New Roman"/>
    </w:rPr>
  </w:style>
  <w:style w:type="paragraph" w:customStyle="1" w:styleId="a2">
    <w:name w:val="Осн текст_а)"/>
    <w:basedOn w:val="BodyText"/>
    <w:uiPriority w:val="99"/>
    <w:rsid w:val="00A44A1E"/>
    <w:pPr>
      <w:numPr>
        <w:ilvl w:val="4"/>
      </w:numPr>
      <w:tabs>
        <w:tab w:val="clear" w:pos="643"/>
        <w:tab w:val="num" w:pos="851"/>
      </w:tabs>
      <w:spacing w:before="0"/>
      <w:ind w:left="851" w:hanging="284"/>
    </w:pPr>
  </w:style>
  <w:style w:type="paragraph" w:customStyle="1" w:styleId="12">
    <w:name w:val="Осн текст_1)"/>
    <w:uiPriority w:val="99"/>
    <w:rsid w:val="00266A2C"/>
    <w:pPr>
      <w:numPr>
        <w:ilvl w:val="1"/>
        <w:numId w:val="11"/>
      </w:numPr>
      <w:tabs>
        <w:tab w:val="clear" w:pos="643"/>
        <w:tab w:val="num" w:pos="142"/>
      </w:tabs>
      <w:spacing w:before="80"/>
      <w:ind w:left="142" w:hanging="142"/>
      <w:jc w:val="both"/>
    </w:pPr>
    <w:rPr>
      <w:sz w:val="24"/>
      <w:szCs w:val="24"/>
    </w:rPr>
  </w:style>
  <w:style w:type="paragraph" w:customStyle="1" w:styleId="21">
    <w:name w:val="Обычный 2"/>
    <w:next w:val="Normal"/>
    <w:uiPriority w:val="99"/>
    <w:rsid w:val="00F64460"/>
    <w:pPr>
      <w:tabs>
        <w:tab w:val="num" w:pos="567"/>
      </w:tabs>
      <w:spacing w:before="80"/>
      <w:ind w:left="567" w:hanging="142"/>
      <w:jc w:val="both"/>
    </w:pPr>
    <w:rPr>
      <w:sz w:val="24"/>
      <w:szCs w:val="24"/>
    </w:rPr>
  </w:style>
  <w:style w:type="paragraph" w:customStyle="1" w:styleId="13">
    <w:name w:val="Обычный 1"/>
    <w:next w:val="Normal"/>
    <w:uiPriority w:val="99"/>
    <w:rsid w:val="00F64460"/>
    <w:pPr>
      <w:tabs>
        <w:tab w:val="num" w:pos="567"/>
      </w:tabs>
      <w:spacing w:before="80"/>
      <w:ind w:left="567" w:hanging="142"/>
      <w:jc w:val="both"/>
    </w:pPr>
    <w:rPr>
      <w:sz w:val="24"/>
      <w:szCs w:val="24"/>
    </w:rPr>
  </w:style>
  <w:style w:type="paragraph" w:customStyle="1" w:styleId="30">
    <w:name w:val="Обычный 3"/>
    <w:basedOn w:val="Normal"/>
    <w:next w:val="Normal"/>
    <w:uiPriority w:val="99"/>
    <w:rsid w:val="00F64460"/>
    <w:pPr>
      <w:tabs>
        <w:tab w:val="num" w:pos="567"/>
      </w:tabs>
      <w:spacing w:before="80"/>
      <w:ind w:left="567" w:hanging="283"/>
      <w:jc w:val="both"/>
    </w:pPr>
  </w:style>
  <w:style w:type="paragraph" w:customStyle="1" w:styleId="4">
    <w:name w:val="Обычный 4"/>
    <w:next w:val="Normal"/>
    <w:uiPriority w:val="99"/>
    <w:rsid w:val="00F64460"/>
    <w:pPr>
      <w:tabs>
        <w:tab w:val="num" w:pos="851"/>
      </w:tabs>
      <w:spacing w:before="40"/>
      <w:ind w:left="851" w:hanging="284"/>
      <w:jc w:val="both"/>
    </w:pPr>
    <w:rPr>
      <w:iCs/>
      <w:sz w:val="24"/>
      <w:szCs w:val="24"/>
    </w:rPr>
  </w:style>
  <w:style w:type="paragraph" w:customStyle="1" w:styleId="5">
    <w:name w:val="Обычный 5"/>
    <w:next w:val="Normal"/>
    <w:uiPriority w:val="99"/>
    <w:rsid w:val="00F64460"/>
    <w:pPr>
      <w:tabs>
        <w:tab w:val="num" w:pos="1134"/>
      </w:tabs>
      <w:ind w:left="1134" w:hanging="283"/>
    </w:pPr>
    <w:rPr>
      <w:sz w:val="24"/>
      <w:szCs w:val="24"/>
    </w:rPr>
  </w:style>
  <w:style w:type="paragraph" w:customStyle="1" w:styleId="a">
    <w:name w:val="Основной"/>
    <w:link w:val="a3"/>
    <w:uiPriority w:val="99"/>
    <w:rsid w:val="00C41D22"/>
    <w:pPr>
      <w:numPr>
        <w:numId w:val="18"/>
      </w:numPr>
      <w:spacing w:before="120"/>
      <w:jc w:val="both"/>
    </w:pPr>
    <w:rPr>
      <w:sz w:val="24"/>
      <w:szCs w:val="24"/>
    </w:rPr>
  </w:style>
  <w:style w:type="paragraph" w:customStyle="1" w:styleId="11">
    <w:name w:val="Нумерованный (1)"/>
    <w:basedOn w:val="Normal"/>
    <w:uiPriority w:val="99"/>
    <w:rsid w:val="00C41D22"/>
    <w:pPr>
      <w:numPr>
        <w:ilvl w:val="1"/>
        <w:numId w:val="18"/>
      </w:numPr>
      <w:spacing w:before="120"/>
      <w:jc w:val="both"/>
    </w:pPr>
  </w:style>
  <w:style w:type="paragraph" w:styleId="ListBullet">
    <w:name w:val="List Bullet"/>
    <w:basedOn w:val="Normal"/>
    <w:uiPriority w:val="99"/>
    <w:rsid w:val="00C41D22"/>
    <w:pPr>
      <w:numPr>
        <w:ilvl w:val="3"/>
        <w:numId w:val="18"/>
      </w:numPr>
      <w:spacing w:before="80"/>
      <w:jc w:val="both"/>
    </w:pPr>
  </w:style>
  <w:style w:type="paragraph" w:styleId="ListBullet2">
    <w:name w:val="List Bullet 2"/>
    <w:basedOn w:val="Normal"/>
    <w:uiPriority w:val="99"/>
    <w:rsid w:val="00C41D22"/>
    <w:pPr>
      <w:numPr>
        <w:ilvl w:val="4"/>
        <w:numId w:val="18"/>
      </w:numPr>
      <w:jc w:val="both"/>
    </w:pPr>
  </w:style>
  <w:style w:type="paragraph" w:styleId="ListBullet3">
    <w:name w:val="List Bullet 3"/>
    <w:basedOn w:val="Normal"/>
    <w:uiPriority w:val="99"/>
    <w:rsid w:val="00C41D22"/>
    <w:pPr>
      <w:numPr>
        <w:ilvl w:val="5"/>
        <w:numId w:val="18"/>
      </w:numPr>
    </w:pPr>
  </w:style>
  <w:style w:type="paragraph" w:customStyle="1" w:styleId="ConsPlusTitle">
    <w:name w:val="ConsPlusTitle"/>
    <w:uiPriority w:val="99"/>
    <w:rsid w:val="00A55354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Марк_1"/>
    <w:next w:val="Normal"/>
    <w:uiPriority w:val="99"/>
    <w:rsid w:val="00795999"/>
    <w:pPr>
      <w:numPr>
        <w:ilvl w:val="1"/>
        <w:numId w:val="19"/>
      </w:numPr>
      <w:tabs>
        <w:tab w:val="clear" w:pos="851"/>
      </w:tabs>
      <w:spacing w:before="80"/>
      <w:ind w:left="0" w:firstLine="0"/>
      <w:jc w:val="both"/>
    </w:pPr>
    <w:rPr>
      <w:sz w:val="24"/>
      <w:szCs w:val="24"/>
    </w:rPr>
  </w:style>
  <w:style w:type="character" w:customStyle="1" w:styleId="a3">
    <w:name w:val="Основной Знак Знак"/>
    <w:link w:val="a"/>
    <w:uiPriority w:val="99"/>
    <w:locked/>
    <w:rsid w:val="00795999"/>
    <w:rPr>
      <w:sz w:val="24"/>
      <w:szCs w:val="24"/>
    </w:rPr>
  </w:style>
  <w:style w:type="paragraph" w:customStyle="1" w:styleId="20">
    <w:name w:val="Марк_2"/>
    <w:next w:val="Normal"/>
    <w:uiPriority w:val="99"/>
    <w:rsid w:val="005F087A"/>
    <w:pPr>
      <w:numPr>
        <w:ilvl w:val="2"/>
        <w:numId w:val="20"/>
      </w:numPr>
      <w:tabs>
        <w:tab w:val="clear" w:pos="1134"/>
        <w:tab w:val="num" w:pos="851"/>
      </w:tabs>
      <w:spacing w:before="80"/>
      <w:ind w:left="851" w:hanging="284"/>
      <w:jc w:val="both"/>
    </w:pPr>
    <w:rPr>
      <w:sz w:val="24"/>
      <w:szCs w:val="24"/>
    </w:rPr>
  </w:style>
  <w:style w:type="table" w:styleId="TableGrid">
    <w:name w:val="Table Grid"/>
    <w:basedOn w:val="TableNormal"/>
    <w:uiPriority w:val="99"/>
    <w:rsid w:val="00A800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rsid w:val="00750E0B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Абзац списка1"/>
    <w:basedOn w:val="Normal"/>
    <w:uiPriority w:val="99"/>
    <w:rsid w:val="005B4720"/>
    <w:pPr>
      <w:ind w:left="708"/>
    </w:pPr>
  </w:style>
  <w:style w:type="paragraph" w:styleId="Header">
    <w:name w:val="header"/>
    <w:basedOn w:val="Normal"/>
    <w:link w:val="HeaderChar"/>
    <w:uiPriority w:val="99"/>
    <w:rsid w:val="007E74E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E74E2"/>
    <w:rPr>
      <w:sz w:val="24"/>
    </w:rPr>
  </w:style>
  <w:style w:type="paragraph" w:styleId="EndnoteText">
    <w:name w:val="endnote text"/>
    <w:basedOn w:val="Normal"/>
    <w:link w:val="EndnoteTextChar"/>
    <w:uiPriority w:val="99"/>
    <w:rsid w:val="000357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0357D5"/>
    <w:rPr>
      <w:rFonts w:cs="Times New Roman"/>
    </w:rPr>
  </w:style>
  <w:style w:type="character" w:styleId="EndnoteReference">
    <w:name w:val="endnote reference"/>
    <w:basedOn w:val="DefaultParagraphFont"/>
    <w:uiPriority w:val="99"/>
    <w:rsid w:val="000357D5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rsid w:val="000357D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0357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357D5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57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357D5"/>
    <w:rPr>
      <w:b/>
    </w:rPr>
  </w:style>
  <w:style w:type="paragraph" w:styleId="BalloonText">
    <w:name w:val="Balloon Text"/>
    <w:basedOn w:val="Normal"/>
    <w:link w:val="BalloonTextChar"/>
    <w:uiPriority w:val="99"/>
    <w:rsid w:val="000357D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357D5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rsid w:val="000357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357D5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0357D5"/>
    <w:rPr>
      <w:rFonts w:cs="Times New Roman"/>
      <w:vertAlign w:val="superscript"/>
    </w:rPr>
  </w:style>
  <w:style w:type="character" w:customStyle="1" w:styleId="WW8Num1z0">
    <w:name w:val="WW8Num1z0"/>
    <w:uiPriority w:val="99"/>
    <w:rsid w:val="00DE3D5D"/>
    <w:rPr>
      <w:rFonts w:ascii="Times New Roman" w:hAnsi="Times New Roman"/>
      <w:b/>
      <w:sz w:val="28"/>
    </w:rPr>
  </w:style>
  <w:style w:type="character" w:customStyle="1" w:styleId="WW8Num1z1">
    <w:name w:val="WW8Num1z1"/>
    <w:uiPriority w:val="99"/>
    <w:rsid w:val="00DE3D5D"/>
    <w:rPr>
      <w:rFonts w:ascii="Times New Roman" w:hAnsi="Times New Roman"/>
      <w:b/>
      <w:sz w:val="24"/>
      <w:lang w:val="ru-RU"/>
    </w:rPr>
  </w:style>
  <w:style w:type="character" w:customStyle="1" w:styleId="WW8Num1z2">
    <w:name w:val="WW8Num1z2"/>
    <w:uiPriority w:val="99"/>
    <w:rsid w:val="00DE3D5D"/>
    <w:rPr>
      <w:rFonts w:ascii="Times New Roman" w:hAnsi="Times New Roman"/>
      <w:sz w:val="24"/>
    </w:rPr>
  </w:style>
  <w:style w:type="character" w:customStyle="1" w:styleId="WW8Num1z7">
    <w:name w:val="WW8Num1z7"/>
    <w:uiPriority w:val="99"/>
    <w:rsid w:val="00DE3D5D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DE3D5D"/>
    <w:rPr>
      <w:rFonts w:ascii="Times New Roman" w:hAnsi="Times New Roman"/>
      <w:b/>
      <w:sz w:val="28"/>
    </w:rPr>
  </w:style>
  <w:style w:type="character" w:customStyle="1" w:styleId="WW8Num2z1">
    <w:name w:val="WW8Num2z1"/>
    <w:uiPriority w:val="99"/>
    <w:rsid w:val="00DE3D5D"/>
    <w:rPr>
      <w:rFonts w:ascii="Times New Roman" w:hAnsi="Times New Roman"/>
      <w:b/>
      <w:sz w:val="24"/>
      <w:lang w:val="ru-RU"/>
    </w:rPr>
  </w:style>
  <w:style w:type="character" w:customStyle="1" w:styleId="WW8Num2z2">
    <w:name w:val="WW8Num2z2"/>
    <w:uiPriority w:val="99"/>
    <w:rsid w:val="00DE3D5D"/>
    <w:rPr>
      <w:rFonts w:ascii="Times New Roman" w:hAnsi="Times New Roman"/>
      <w:sz w:val="24"/>
    </w:rPr>
  </w:style>
  <w:style w:type="character" w:customStyle="1" w:styleId="WW8Num2z7">
    <w:name w:val="WW8Num2z7"/>
    <w:uiPriority w:val="99"/>
    <w:rsid w:val="00DE3D5D"/>
    <w:rPr>
      <w:rFonts w:ascii="Times New Roman" w:hAnsi="Times New Roman"/>
      <w:sz w:val="24"/>
    </w:rPr>
  </w:style>
  <w:style w:type="character" w:customStyle="1" w:styleId="WW8Num3z3">
    <w:name w:val="WW8Num3z3"/>
    <w:uiPriority w:val="99"/>
    <w:rsid w:val="00DE3D5D"/>
    <w:rPr>
      <w:rFonts w:ascii="Times New Roman" w:hAnsi="Times New Roman"/>
      <w:color w:val="auto"/>
      <w:sz w:val="24"/>
    </w:rPr>
  </w:style>
  <w:style w:type="character" w:customStyle="1" w:styleId="WW8Num3z4">
    <w:name w:val="WW8Num3z4"/>
    <w:uiPriority w:val="99"/>
    <w:rsid w:val="00DE3D5D"/>
    <w:rPr>
      <w:rFonts w:ascii="Times New Roman" w:hAnsi="Times New Roman"/>
      <w:color w:val="auto"/>
    </w:rPr>
  </w:style>
  <w:style w:type="character" w:customStyle="1" w:styleId="WW8Num3z5">
    <w:name w:val="WW8Num3z5"/>
    <w:uiPriority w:val="99"/>
    <w:rsid w:val="00DE3D5D"/>
    <w:rPr>
      <w:rFonts w:ascii="Symbol" w:hAnsi="Symbol"/>
      <w:color w:val="auto"/>
    </w:rPr>
  </w:style>
  <w:style w:type="character" w:customStyle="1" w:styleId="Absatz-Standardschriftart">
    <w:name w:val="Absatz-Standardschriftart"/>
    <w:uiPriority w:val="99"/>
    <w:rsid w:val="00DE3D5D"/>
  </w:style>
  <w:style w:type="character" w:customStyle="1" w:styleId="22">
    <w:name w:val="Основной шрифт абзаца2"/>
    <w:uiPriority w:val="99"/>
    <w:rsid w:val="00DE3D5D"/>
  </w:style>
  <w:style w:type="character" w:customStyle="1" w:styleId="WW-Absatz-Standardschriftart">
    <w:name w:val="WW-Absatz-Standardschriftart"/>
    <w:uiPriority w:val="99"/>
    <w:rsid w:val="00DE3D5D"/>
  </w:style>
  <w:style w:type="character" w:customStyle="1" w:styleId="WW-Absatz-Standardschriftart1">
    <w:name w:val="WW-Absatz-Standardschriftart1"/>
    <w:uiPriority w:val="99"/>
    <w:rsid w:val="00DE3D5D"/>
  </w:style>
  <w:style w:type="character" w:customStyle="1" w:styleId="WW-Absatz-Standardschriftart11">
    <w:name w:val="WW-Absatz-Standardschriftart11"/>
    <w:uiPriority w:val="99"/>
    <w:rsid w:val="00DE3D5D"/>
  </w:style>
  <w:style w:type="character" w:customStyle="1" w:styleId="WW8Num2z3">
    <w:name w:val="WW8Num2z3"/>
    <w:uiPriority w:val="99"/>
    <w:rsid w:val="00DE3D5D"/>
    <w:rPr>
      <w:rFonts w:ascii="Times New Roman" w:hAnsi="Times New Roman"/>
      <w:color w:val="auto"/>
      <w:sz w:val="24"/>
    </w:rPr>
  </w:style>
  <w:style w:type="character" w:customStyle="1" w:styleId="WW8Num2z4">
    <w:name w:val="WW8Num2z4"/>
    <w:uiPriority w:val="99"/>
    <w:rsid w:val="00DE3D5D"/>
    <w:rPr>
      <w:rFonts w:ascii="Times New Roman" w:hAnsi="Times New Roman"/>
      <w:color w:val="auto"/>
    </w:rPr>
  </w:style>
  <w:style w:type="character" w:customStyle="1" w:styleId="WW8Num2z5">
    <w:name w:val="WW8Num2z5"/>
    <w:uiPriority w:val="99"/>
    <w:rsid w:val="00DE3D5D"/>
    <w:rPr>
      <w:rFonts w:ascii="Symbol" w:hAnsi="Symbol"/>
      <w:color w:val="auto"/>
    </w:rPr>
  </w:style>
  <w:style w:type="character" w:customStyle="1" w:styleId="15">
    <w:name w:val="Основной шрифт абзаца1"/>
    <w:uiPriority w:val="99"/>
    <w:rsid w:val="00DE3D5D"/>
  </w:style>
  <w:style w:type="paragraph" w:customStyle="1" w:styleId="a4">
    <w:name w:val="Заголовок"/>
    <w:basedOn w:val="Normal"/>
    <w:next w:val="BodyText"/>
    <w:uiPriority w:val="99"/>
    <w:rsid w:val="00DE3D5D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List">
    <w:name w:val="List"/>
    <w:aliases w:val="List Char"/>
    <w:basedOn w:val="BodyText"/>
    <w:uiPriority w:val="99"/>
    <w:rsid w:val="00DE3D5D"/>
    <w:pPr>
      <w:suppressAutoHyphens/>
    </w:pPr>
    <w:rPr>
      <w:rFonts w:ascii="Arial" w:hAnsi="Arial" w:cs="Tahoma"/>
      <w:lang w:eastAsia="ar-SA"/>
    </w:rPr>
  </w:style>
  <w:style w:type="paragraph" w:customStyle="1" w:styleId="23">
    <w:name w:val="Название2"/>
    <w:basedOn w:val="Normal"/>
    <w:uiPriority w:val="99"/>
    <w:rsid w:val="00DE3D5D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4">
    <w:name w:val="Указатель2"/>
    <w:basedOn w:val="Normal"/>
    <w:uiPriority w:val="99"/>
    <w:rsid w:val="00DE3D5D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6">
    <w:name w:val="Название1"/>
    <w:basedOn w:val="Normal"/>
    <w:uiPriority w:val="99"/>
    <w:rsid w:val="00DE3D5D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7">
    <w:name w:val="Указатель1"/>
    <w:basedOn w:val="Normal"/>
    <w:uiPriority w:val="99"/>
    <w:rsid w:val="00DE3D5D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10">
    <w:name w:val="Основной текст 21"/>
    <w:basedOn w:val="Normal"/>
    <w:uiPriority w:val="99"/>
    <w:rsid w:val="00DE3D5D"/>
    <w:pPr>
      <w:tabs>
        <w:tab w:val="num" w:pos="851"/>
      </w:tabs>
      <w:suppressAutoHyphens/>
      <w:spacing w:after="120" w:line="480" w:lineRule="auto"/>
      <w:ind w:left="851" w:hanging="283"/>
    </w:pPr>
    <w:rPr>
      <w:lang w:eastAsia="ar-SA"/>
    </w:rPr>
  </w:style>
  <w:style w:type="paragraph" w:customStyle="1" w:styleId="31">
    <w:name w:val="Основной текст 31"/>
    <w:basedOn w:val="Normal"/>
    <w:uiPriority w:val="99"/>
    <w:rsid w:val="00DE3D5D"/>
    <w:pPr>
      <w:tabs>
        <w:tab w:val="num" w:pos="851"/>
      </w:tabs>
      <w:suppressAutoHyphens/>
      <w:spacing w:after="120"/>
      <w:ind w:left="851" w:hanging="283"/>
    </w:pPr>
    <w:rPr>
      <w:sz w:val="16"/>
      <w:szCs w:val="16"/>
      <w:lang w:eastAsia="ar-SA"/>
    </w:rPr>
  </w:style>
  <w:style w:type="paragraph" w:customStyle="1" w:styleId="a5">
    <w:name w:val="Содержимое таблицы"/>
    <w:basedOn w:val="Normal"/>
    <w:uiPriority w:val="99"/>
    <w:rsid w:val="00DE3D5D"/>
    <w:pPr>
      <w:suppressLineNumbers/>
      <w:suppressAutoHyphens/>
    </w:pPr>
    <w:rPr>
      <w:lang w:eastAsia="ar-SA"/>
    </w:rPr>
  </w:style>
  <w:style w:type="paragraph" w:customStyle="1" w:styleId="a6">
    <w:name w:val="Заголовок таблицы"/>
    <w:basedOn w:val="a5"/>
    <w:uiPriority w:val="99"/>
    <w:rsid w:val="00DE3D5D"/>
    <w:pPr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F1941"/>
    <w:rPr>
      <w:rFonts w:cs="Times New Roman"/>
      <w:color w:val="0000FF"/>
      <w:u w:val="single"/>
    </w:rPr>
  </w:style>
  <w:style w:type="paragraph" w:styleId="NormalWeb">
    <w:name w:val="Normal (Web)"/>
    <w:aliases w:val="Обычный (Web),Обычный (Web)1"/>
    <w:basedOn w:val="Normal"/>
    <w:link w:val="NormalWebChar"/>
    <w:uiPriority w:val="99"/>
    <w:rsid w:val="00DF1941"/>
    <w:pPr>
      <w:spacing w:before="100" w:beforeAutospacing="1" w:after="100" w:afterAutospacing="1"/>
    </w:pPr>
  </w:style>
  <w:style w:type="paragraph" w:styleId="ListParagraph">
    <w:name w:val="List Paragraph"/>
    <w:basedOn w:val="Normal"/>
    <w:link w:val="ListParagraphChar"/>
    <w:uiPriority w:val="99"/>
    <w:qFormat/>
    <w:rsid w:val="003349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B1E1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1E1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B1E18"/>
    <w:pPr>
      <w:widowControl w:val="0"/>
      <w:shd w:val="clear" w:color="auto" w:fill="FFFFFF"/>
      <w:suppressAutoHyphens/>
      <w:autoSpaceDE w:val="0"/>
      <w:ind w:left="53" w:firstLine="709"/>
      <w:contextualSpacing/>
      <w:jc w:val="both"/>
    </w:pPr>
    <w:rPr>
      <w:bCs/>
      <w:color w:val="000000"/>
      <w:spacing w:val="-13"/>
      <w:sz w:val="28"/>
      <w:szCs w:val="28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B1E18"/>
    <w:rPr>
      <w:color w:val="000000"/>
      <w:spacing w:val="-13"/>
      <w:sz w:val="28"/>
      <w:shd w:val="clear" w:color="auto" w:fill="FFFFFF"/>
      <w:lang w:eastAsia="ar-SA" w:bidi="ar-SA"/>
    </w:rPr>
  </w:style>
  <w:style w:type="character" w:styleId="Emphasis">
    <w:name w:val="Emphasis"/>
    <w:basedOn w:val="DefaultParagraphFont"/>
    <w:uiPriority w:val="99"/>
    <w:qFormat/>
    <w:rsid w:val="008B1E18"/>
    <w:rPr>
      <w:rFonts w:cs="Times New Roman"/>
      <w:i/>
    </w:rPr>
  </w:style>
  <w:style w:type="paragraph" w:customStyle="1" w:styleId="AAA">
    <w:name w:val="! AAA !"/>
    <w:uiPriority w:val="99"/>
    <w:rsid w:val="008B1E18"/>
    <w:pPr>
      <w:spacing w:after="120"/>
      <w:jc w:val="both"/>
    </w:pPr>
    <w:rPr>
      <w:sz w:val="24"/>
      <w:szCs w:val="16"/>
    </w:rPr>
  </w:style>
  <w:style w:type="paragraph" w:styleId="DocumentMap">
    <w:name w:val="Document Map"/>
    <w:basedOn w:val="Normal"/>
    <w:link w:val="DocumentMapChar"/>
    <w:uiPriority w:val="99"/>
    <w:rsid w:val="008B1E18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B1E18"/>
    <w:rPr>
      <w:rFonts w:ascii="Tahoma" w:hAnsi="Tahoma"/>
      <w:shd w:val="clear" w:color="auto" w:fill="000080"/>
    </w:rPr>
  </w:style>
  <w:style w:type="paragraph" w:customStyle="1" w:styleId="CharChar">
    <w:name w:val="Char Char"/>
    <w:basedOn w:val="Normal"/>
    <w:uiPriority w:val="99"/>
    <w:rsid w:val="008B1E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Название объекта1"/>
    <w:basedOn w:val="Normal"/>
    <w:next w:val="Normal"/>
    <w:uiPriority w:val="99"/>
    <w:rsid w:val="008B1E18"/>
    <w:pPr>
      <w:suppressAutoHyphens/>
      <w:jc w:val="right"/>
    </w:pPr>
    <w:rPr>
      <w:b/>
      <w:bCs/>
      <w:lang w:eastAsia="ar-SA"/>
    </w:rPr>
  </w:style>
  <w:style w:type="character" w:customStyle="1" w:styleId="WW-Absatz-Standardschriftart111">
    <w:name w:val="WW-Absatz-Standardschriftart111"/>
    <w:uiPriority w:val="99"/>
    <w:rsid w:val="008B1E18"/>
  </w:style>
  <w:style w:type="character" w:customStyle="1" w:styleId="WW-Absatz-Standardschriftart1111">
    <w:name w:val="WW-Absatz-Standardschriftart1111"/>
    <w:uiPriority w:val="99"/>
    <w:rsid w:val="008B1E18"/>
  </w:style>
  <w:style w:type="character" w:customStyle="1" w:styleId="WW-Absatz-Standardschriftart11111">
    <w:name w:val="WW-Absatz-Standardschriftart11111"/>
    <w:uiPriority w:val="99"/>
    <w:rsid w:val="008B1E18"/>
  </w:style>
  <w:style w:type="character" w:customStyle="1" w:styleId="WW-Absatz-Standardschriftart111111">
    <w:name w:val="WW-Absatz-Standardschriftart111111"/>
    <w:uiPriority w:val="99"/>
    <w:rsid w:val="008B1E18"/>
  </w:style>
  <w:style w:type="character" w:customStyle="1" w:styleId="WW-Absatz-Standardschriftart1111111">
    <w:name w:val="WW-Absatz-Standardschriftart1111111"/>
    <w:uiPriority w:val="99"/>
    <w:rsid w:val="008B1E18"/>
  </w:style>
  <w:style w:type="character" w:customStyle="1" w:styleId="WW-Absatz-Standardschriftart11111111">
    <w:name w:val="WW-Absatz-Standardschriftart11111111"/>
    <w:uiPriority w:val="99"/>
    <w:rsid w:val="008B1E18"/>
  </w:style>
  <w:style w:type="character" w:customStyle="1" w:styleId="WW-Absatz-Standardschriftart111111111">
    <w:name w:val="WW-Absatz-Standardschriftart111111111"/>
    <w:uiPriority w:val="99"/>
    <w:rsid w:val="008B1E18"/>
  </w:style>
  <w:style w:type="character" w:customStyle="1" w:styleId="WW-Absatz-Standardschriftart1111111111">
    <w:name w:val="WW-Absatz-Standardschriftart1111111111"/>
    <w:uiPriority w:val="99"/>
    <w:rsid w:val="008B1E18"/>
  </w:style>
  <w:style w:type="character" w:styleId="FollowedHyperlink">
    <w:name w:val="FollowedHyperlink"/>
    <w:basedOn w:val="DefaultParagraphFont"/>
    <w:uiPriority w:val="99"/>
    <w:rsid w:val="008B1E18"/>
    <w:rPr>
      <w:rFonts w:cs="Times New Roman"/>
      <w:color w:val="800080"/>
      <w:u w:val="single"/>
    </w:rPr>
  </w:style>
  <w:style w:type="paragraph" w:customStyle="1" w:styleId="a7">
    <w:name w:val="Динай моно"/>
    <w:basedOn w:val="Normal"/>
    <w:uiPriority w:val="99"/>
    <w:rsid w:val="008B1E18"/>
    <w:pPr>
      <w:suppressAutoHyphens/>
    </w:pPr>
    <w:rPr>
      <w:rFonts w:ascii="Courier New" w:hAnsi="Courier New"/>
      <w:sz w:val="18"/>
      <w:lang w:val="uk-UA" w:eastAsia="ar-SA"/>
    </w:rPr>
  </w:style>
  <w:style w:type="paragraph" w:customStyle="1" w:styleId="19">
    <w:name w:val="Схема документа1"/>
    <w:basedOn w:val="Normal"/>
    <w:uiPriority w:val="99"/>
    <w:rsid w:val="008B1E18"/>
    <w:pPr>
      <w:shd w:val="clear" w:color="auto" w:fill="000080"/>
      <w:suppressAutoHyphens/>
    </w:pPr>
    <w:rPr>
      <w:rFonts w:ascii="Tahoma" w:hAnsi="Tahoma" w:cs="Tahoma"/>
      <w:lang w:val="uk-UA" w:eastAsia="ar-SA"/>
    </w:rPr>
  </w:style>
  <w:style w:type="paragraph" w:customStyle="1" w:styleId="a8">
    <w:name w:val="Содержимое врезки"/>
    <w:basedOn w:val="BodyText"/>
    <w:uiPriority w:val="99"/>
    <w:rsid w:val="008B1E18"/>
    <w:pPr>
      <w:numPr>
        <w:numId w:val="0"/>
      </w:numPr>
      <w:suppressAutoHyphens/>
      <w:spacing w:before="0"/>
      <w:jc w:val="center"/>
    </w:pPr>
    <w:rPr>
      <w:lang w:eastAsia="ar-SA"/>
    </w:rPr>
  </w:style>
  <w:style w:type="paragraph" w:customStyle="1" w:styleId="a9">
    <w:name w:val="Таблицы (моноширинный)"/>
    <w:basedOn w:val="Normal"/>
    <w:next w:val="Normal"/>
    <w:uiPriority w:val="99"/>
    <w:rsid w:val="008B1E1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a">
    <w:name w:val="Цветовое выделение"/>
    <w:uiPriority w:val="99"/>
    <w:rsid w:val="008B1E18"/>
    <w:rPr>
      <w:b/>
      <w:color w:val="000080"/>
    </w:rPr>
  </w:style>
  <w:style w:type="character" w:customStyle="1" w:styleId="ListParagraphChar">
    <w:name w:val="List Paragraph Char"/>
    <w:link w:val="ListParagraph"/>
    <w:uiPriority w:val="99"/>
    <w:locked/>
    <w:rsid w:val="008B1E18"/>
    <w:rPr>
      <w:rFonts w:ascii="Calibri" w:eastAsia="Times New Roman" w:hAnsi="Calibri"/>
      <w:sz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8B1E18"/>
  </w:style>
  <w:style w:type="paragraph" w:customStyle="1" w:styleId="ab">
    <w:name w:val="Текст в заданном формате"/>
    <w:basedOn w:val="Normal"/>
    <w:uiPriority w:val="99"/>
    <w:rsid w:val="008B1E1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8B1E18"/>
    <w:pPr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8B1E18"/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rsid w:val="008B1E1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B1E18"/>
    <w:rPr>
      <w:rFonts w:ascii="Courier New" w:hAnsi="Courier New"/>
    </w:rPr>
  </w:style>
  <w:style w:type="paragraph" w:customStyle="1" w:styleId="font5">
    <w:name w:val="font5"/>
    <w:basedOn w:val="Normal"/>
    <w:uiPriority w:val="99"/>
    <w:rsid w:val="008B1E1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uiPriority w:val="99"/>
    <w:rsid w:val="008B1E1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70">
    <w:name w:val="xl70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3">
    <w:name w:val="xl73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79">
    <w:name w:val="xl79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81">
    <w:name w:val="xl81"/>
    <w:basedOn w:val="Normal"/>
    <w:uiPriority w:val="99"/>
    <w:rsid w:val="008B1E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82">
    <w:name w:val="xl82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83">
    <w:name w:val="xl83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"/>
    <w:uiPriority w:val="99"/>
    <w:rsid w:val="008B1E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uiPriority w:val="99"/>
    <w:rsid w:val="008B1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uiPriority w:val="99"/>
    <w:rsid w:val="008B1E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"/>
    <w:uiPriority w:val="99"/>
    <w:rsid w:val="008B1E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character" w:customStyle="1" w:styleId="NormalWebChar">
    <w:name w:val="Normal (Web) Char"/>
    <w:aliases w:val="Обычный (Web) Char,Обычный (Web)1 Char"/>
    <w:link w:val="NormalWeb"/>
    <w:uiPriority w:val="99"/>
    <w:locked/>
    <w:rsid w:val="008B1E18"/>
    <w:rPr>
      <w:sz w:val="24"/>
    </w:rPr>
  </w:style>
  <w:style w:type="character" w:customStyle="1" w:styleId="apple-converted-space">
    <w:name w:val="apple-converted-space"/>
    <w:uiPriority w:val="99"/>
    <w:rsid w:val="008B1E18"/>
  </w:style>
  <w:style w:type="paragraph" w:styleId="TOC2">
    <w:name w:val="toc 2"/>
    <w:basedOn w:val="Normal"/>
    <w:next w:val="Normal"/>
    <w:autoRedefine/>
    <w:uiPriority w:val="99"/>
    <w:rsid w:val="008B1E18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8B1E18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99"/>
    <w:rsid w:val="008B1E1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99"/>
    <w:rsid w:val="008B1E1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8B1E1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8B1E1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8B1E1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8B1E1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8B1E1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1E18"/>
    <w:rPr>
      <w:sz w:val="24"/>
    </w:rPr>
  </w:style>
  <w:style w:type="paragraph" w:styleId="Caption">
    <w:name w:val="caption"/>
    <w:basedOn w:val="Normal"/>
    <w:next w:val="Normal"/>
    <w:uiPriority w:val="99"/>
    <w:qFormat/>
    <w:rsid w:val="008B1E18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ConsNormal">
    <w:name w:val="ConsNormal"/>
    <w:uiPriority w:val="99"/>
    <w:rsid w:val="008B1E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a">
    <w:name w:val="Основной текст1"/>
    <w:basedOn w:val="Normal"/>
    <w:uiPriority w:val="99"/>
    <w:rsid w:val="008B1E18"/>
    <w:pPr>
      <w:jc w:val="both"/>
    </w:pPr>
    <w:rPr>
      <w:szCs w:val="20"/>
    </w:rPr>
  </w:style>
  <w:style w:type="paragraph" w:customStyle="1" w:styleId="consplustitle0">
    <w:name w:val="consplustitle"/>
    <w:basedOn w:val="Normal"/>
    <w:uiPriority w:val="99"/>
    <w:rsid w:val="008B1E18"/>
    <w:pPr>
      <w:autoSpaceDE w:val="0"/>
      <w:autoSpaceDN w:val="0"/>
    </w:pPr>
    <w:rPr>
      <w:b/>
      <w:bCs/>
    </w:rPr>
  </w:style>
  <w:style w:type="character" w:customStyle="1" w:styleId="TitleChar">
    <w:name w:val="Title Char"/>
    <w:aliases w:val="Знак Знак Char,Знак Char"/>
    <w:link w:val="Title"/>
    <w:uiPriority w:val="99"/>
    <w:locked/>
    <w:rsid w:val="008B1E18"/>
    <w:rPr>
      <w:sz w:val="24"/>
    </w:rPr>
  </w:style>
  <w:style w:type="paragraph" w:styleId="Title">
    <w:name w:val="Title"/>
    <w:aliases w:val="Знак Знак,Знак"/>
    <w:basedOn w:val="Normal"/>
    <w:link w:val="TitleChar"/>
    <w:uiPriority w:val="99"/>
    <w:qFormat/>
    <w:rsid w:val="008B1E18"/>
    <w:pPr>
      <w:spacing w:before="120" w:after="120" w:line="276" w:lineRule="auto"/>
      <w:ind w:firstLine="709"/>
      <w:jc w:val="both"/>
    </w:pPr>
  </w:style>
  <w:style w:type="character" w:customStyle="1" w:styleId="TitleChar1">
    <w:name w:val="Title Char1"/>
    <w:aliases w:val="Знак Знак Char1,Знак Char1"/>
    <w:basedOn w:val="DefaultParagraphFont"/>
    <w:link w:val="Title"/>
    <w:uiPriority w:val="10"/>
    <w:rsid w:val="00F1314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b">
    <w:name w:val="Название Знак1"/>
    <w:uiPriority w:val="99"/>
    <w:rsid w:val="008B1E18"/>
    <w:rPr>
      <w:rFonts w:ascii="Calibri Light" w:hAnsi="Calibri Light"/>
      <w:b/>
      <w:kern w:val="28"/>
      <w:sz w:val="32"/>
    </w:rPr>
  </w:style>
  <w:style w:type="paragraph" w:customStyle="1" w:styleId="1c">
    <w:name w:val="Обычный1"/>
    <w:basedOn w:val="Normal"/>
    <w:link w:val="1d"/>
    <w:uiPriority w:val="99"/>
    <w:rsid w:val="008B1E18"/>
    <w:pPr>
      <w:widowControl w:val="0"/>
      <w:suppressAutoHyphens/>
      <w:autoSpaceDE w:val="0"/>
      <w:spacing w:before="120" w:after="120" w:line="276" w:lineRule="auto"/>
      <w:ind w:firstLine="709"/>
      <w:jc w:val="both"/>
    </w:pPr>
    <w:rPr>
      <w:rFonts w:ascii="Calibri" w:hAnsi="Calibri"/>
      <w:color w:val="000000"/>
      <w:kern w:val="2"/>
      <w:lang w:eastAsia="zh-CN"/>
    </w:rPr>
  </w:style>
  <w:style w:type="character" w:customStyle="1" w:styleId="1d">
    <w:name w:val="Обычный1 Знак"/>
    <w:link w:val="1c"/>
    <w:uiPriority w:val="99"/>
    <w:locked/>
    <w:rsid w:val="008B1E18"/>
    <w:rPr>
      <w:rFonts w:ascii="Calibri" w:hAnsi="Calibri"/>
      <w:color w:val="000000"/>
      <w:kern w:val="2"/>
      <w:sz w:val="24"/>
      <w:lang w:eastAsia="zh-CN"/>
    </w:rPr>
  </w:style>
  <w:style w:type="paragraph" w:customStyle="1" w:styleId="xl155">
    <w:name w:val="xl155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6">
    <w:name w:val="xl156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7">
    <w:name w:val="xl157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0">
    <w:name w:val="xl160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1">
    <w:name w:val="xl161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62">
    <w:name w:val="xl162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3">
    <w:name w:val="xl163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64">
    <w:name w:val="xl164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65">
    <w:name w:val="xl165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66">
    <w:name w:val="xl166"/>
    <w:basedOn w:val="Normal"/>
    <w:uiPriority w:val="99"/>
    <w:rsid w:val="008B1E18"/>
    <w:pPr>
      <w:shd w:val="clear" w:color="000000" w:fill="FFFFFF"/>
      <w:spacing w:before="100" w:beforeAutospacing="1" w:after="100" w:afterAutospacing="1"/>
    </w:pPr>
  </w:style>
  <w:style w:type="paragraph" w:customStyle="1" w:styleId="xl167">
    <w:name w:val="xl167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8">
    <w:name w:val="xl168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Normal"/>
    <w:uiPriority w:val="99"/>
    <w:rsid w:val="008B1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0">
    <w:name w:val="xl170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Normal"/>
    <w:uiPriority w:val="99"/>
    <w:rsid w:val="008B1E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Normal"/>
    <w:uiPriority w:val="99"/>
    <w:rsid w:val="008B1E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4">
    <w:name w:val="xl174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5">
    <w:name w:val="xl175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6">
    <w:name w:val="xl176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7">
    <w:name w:val="xl177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78">
    <w:name w:val="xl178"/>
    <w:basedOn w:val="Normal"/>
    <w:uiPriority w:val="99"/>
    <w:rsid w:val="008B1E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9">
    <w:name w:val="xl179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0">
    <w:name w:val="xl180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2">
    <w:name w:val="xl182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83">
    <w:name w:val="xl183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0"/>
      <w:szCs w:val="20"/>
    </w:rPr>
  </w:style>
  <w:style w:type="paragraph" w:customStyle="1" w:styleId="xl184">
    <w:name w:val="xl184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85">
    <w:name w:val="xl185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86">
    <w:name w:val="xl186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87">
    <w:name w:val="xl187"/>
    <w:basedOn w:val="Normal"/>
    <w:uiPriority w:val="99"/>
    <w:rsid w:val="008B1E18"/>
    <w:pPr>
      <w:spacing w:before="100" w:beforeAutospacing="1" w:after="100" w:afterAutospacing="1"/>
    </w:pPr>
    <w:rPr>
      <w:i/>
      <w:iCs/>
    </w:rPr>
  </w:style>
  <w:style w:type="paragraph" w:customStyle="1" w:styleId="xl188">
    <w:name w:val="xl188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89">
    <w:name w:val="xl189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90">
    <w:name w:val="xl190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91">
    <w:name w:val="xl191"/>
    <w:basedOn w:val="Normal"/>
    <w:uiPriority w:val="99"/>
    <w:rsid w:val="008B1E18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92">
    <w:name w:val="xl192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93">
    <w:name w:val="xl193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0"/>
      <w:szCs w:val="20"/>
    </w:rPr>
  </w:style>
  <w:style w:type="paragraph" w:customStyle="1" w:styleId="xl194">
    <w:name w:val="xl194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5">
    <w:name w:val="xl195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96">
    <w:name w:val="xl196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97">
    <w:name w:val="xl197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198">
    <w:name w:val="xl198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199">
    <w:name w:val="xl199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00">
    <w:name w:val="xl200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01">
    <w:name w:val="xl201"/>
    <w:basedOn w:val="Normal"/>
    <w:uiPriority w:val="99"/>
    <w:rsid w:val="008B1E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02">
    <w:name w:val="xl202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03">
    <w:name w:val="xl203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04">
    <w:name w:val="xl204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05">
    <w:name w:val="xl205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06">
    <w:name w:val="xl206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07">
    <w:name w:val="xl207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08">
    <w:name w:val="xl208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09">
    <w:name w:val="xl209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11">
    <w:name w:val="xl211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12">
    <w:name w:val="xl212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13">
    <w:name w:val="xl213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214">
    <w:name w:val="xl214"/>
    <w:basedOn w:val="Normal"/>
    <w:uiPriority w:val="99"/>
    <w:rsid w:val="008B1E18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15">
    <w:name w:val="xl215"/>
    <w:basedOn w:val="Normal"/>
    <w:uiPriority w:val="99"/>
    <w:rsid w:val="008B1E18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uiPriority w:val="99"/>
    <w:rsid w:val="008B1E18"/>
    <w:pPr>
      <w:spacing w:before="100" w:beforeAutospacing="1" w:after="100" w:afterAutospacing="1"/>
    </w:pPr>
    <w:rPr>
      <w:b/>
      <w:bCs/>
      <w:i/>
      <w:iCs/>
    </w:rPr>
  </w:style>
  <w:style w:type="paragraph" w:customStyle="1" w:styleId="xl217">
    <w:name w:val="xl217"/>
    <w:basedOn w:val="Normal"/>
    <w:uiPriority w:val="99"/>
    <w:rsid w:val="008B1E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18">
    <w:name w:val="xl218"/>
    <w:basedOn w:val="Normal"/>
    <w:uiPriority w:val="99"/>
    <w:rsid w:val="008B1E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styleId="Revision">
    <w:name w:val="Revision"/>
    <w:hidden/>
    <w:uiPriority w:val="99"/>
    <w:rsid w:val="008B1E18"/>
    <w:rPr>
      <w:sz w:val="24"/>
      <w:szCs w:val="24"/>
    </w:rPr>
  </w:style>
  <w:style w:type="paragraph" w:customStyle="1" w:styleId="ac">
    <w:name w:val="."/>
    <w:uiPriority w:val="99"/>
    <w:rsid w:val="008755E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FORMATTEXT">
    <w:name w:val=".FORMATTEXT"/>
    <w:uiPriority w:val="99"/>
    <w:rsid w:val="008755E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8755E0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character" w:customStyle="1" w:styleId="ad">
    <w:name w:val="Гипертекстовая ссылка"/>
    <w:uiPriority w:val="99"/>
    <w:rsid w:val="009C75C9"/>
    <w:rPr>
      <w:color w:val="008000"/>
    </w:rPr>
  </w:style>
  <w:style w:type="paragraph" w:styleId="NoSpacing">
    <w:name w:val="No Spacing"/>
    <w:link w:val="NoSpacingChar"/>
    <w:uiPriority w:val="99"/>
    <w:qFormat/>
    <w:rsid w:val="009C75C9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Default">
    <w:name w:val="Default"/>
    <w:uiPriority w:val="99"/>
    <w:rsid w:val="009C75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erp-urlitem1">
    <w:name w:val="serp-url__item1"/>
    <w:uiPriority w:val="99"/>
    <w:rsid w:val="009C75C9"/>
    <w:rPr>
      <w:color w:val="007700"/>
    </w:rPr>
  </w:style>
  <w:style w:type="character" w:customStyle="1" w:styleId="NoSpacingChar">
    <w:name w:val="No Spacing Char"/>
    <w:link w:val="NoSpacing"/>
    <w:uiPriority w:val="99"/>
    <w:locked/>
    <w:rsid w:val="009C75C9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3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43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3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43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104</Words>
  <Characters>596</Characters>
  <Application>Microsoft Office Outlook</Application>
  <DocSecurity>0</DocSecurity>
  <Lines>0</Lines>
  <Paragraphs>0</Paragraphs>
  <ScaleCrop>false</ScaleCrop>
  <Company>ВИК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Токарев М.Ю.</dc:creator>
  <cp:keywords/>
  <dc:description/>
  <cp:lastModifiedBy>Пользователь</cp:lastModifiedBy>
  <cp:revision>18</cp:revision>
  <cp:lastPrinted>2025-06-26T07:39:00Z</cp:lastPrinted>
  <dcterms:created xsi:type="dcterms:W3CDTF">2023-02-21T11:43:00Z</dcterms:created>
  <dcterms:modified xsi:type="dcterms:W3CDTF">2025-06-27T11:49:00Z</dcterms:modified>
</cp:coreProperties>
</file>